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DA" w:rsidRDefault="00E215DA" w:rsidP="00D046E3">
      <w:pPr>
        <w:spacing w:line="28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臺北市立萬華國民中學</w:t>
      </w:r>
      <w:r>
        <w:rPr>
          <w:rFonts w:ascii="標楷體" w:eastAsia="標楷體" w:hAnsi="標楷體"/>
          <w:b/>
          <w:sz w:val="28"/>
          <w:szCs w:val="28"/>
        </w:rPr>
        <w:t>103</w:t>
      </w:r>
      <w:r>
        <w:rPr>
          <w:rFonts w:ascii="標楷體" w:eastAsia="標楷體" w:hAnsi="標楷體" w:hint="eastAsia"/>
          <w:b/>
          <w:sz w:val="28"/>
          <w:szCs w:val="28"/>
        </w:rPr>
        <w:t>學年度八年級英語科暑假作業</w:t>
      </w:r>
    </w:p>
    <w:p w:rsidR="00E215DA" w:rsidRDefault="00E215DA" w:rsidP="00D046E3">
      <w:pPr>
        <w:pStyle w:val="03-"/>
        <w:ind w:left="0" w:firstLine="0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 xml:space="preserve">                                                   </w:t>
      </w:r>
      <w:r>
        <w:rPr>
          <w:rFonts w:ascii="標楷體" w:eastAsia="標楷體" w:hAnsi="標楷體" w:hint="eastAsia"/>
          <w:b/>
        </w:rPr>
        <w:t>八年級</w:t>
      </w:r>
      <w:r>
        <w:rPr>
          <w:rFonts w:ascii="標楷體" w:eastAsia="標楷體" w:hAnsi="標楷體"/>
          <w:b/>
        </w:rPr>
        <w:t xml:space="preserve">   </w:t>
      </w:r>
      <w:r>
        <w:rPr>
          <w:rFonts w:ascii="標楷體" w:eastAsia="標楷體" w:hAnsi="標楷體" w:hint="eastAsia"/>
          <w:b/>
        </w:rPr>
        <w:t>班</w:t>
      </w:r>
      <w:r>
        <w:rPr>
          <w:rFonts w:ascii="標楷體" w:eastAsia="標楷體" w:hAnsi="標楷體"/>
          <w:b/>
        </w:rPr>
        <w:t xml:space="preserve">  </w:t>
      </w:r>
      <w:r>
        <w:rPr>
          <w:rFonts w:ascii="標楷體" w:eastAsia="標楷體" w:hAnsi="標楷體" w:hint="eastAsia"/>
          <w:b/>
        </w:rPr>
        <w:t>號</w:t>
      </w:r>
      <w:r>
        <w:rPr>
          <w:rFonts w:ascii="標楷體" w:eastAsia="標楷體" w:hAnsi="標楷體"/>
          <w:b/>
        </w:rPr>
        <w:t xml:space="preserve"> </w:t>
      </w:r>
      <w:r>
        <w:rPr>
          <w:rFonts w:ascii="標楷體" w:eastAsia="標楷體" w:hAnsi="標楷體" w:hint="eastAsia"/>
          <w:b/>
        </w:rPr>
        <w:t>姓名</w:t>
      </w:r>
    </w:p>
    <w:p w:rsidR="00E215DA" w:rsidRPr="00193E17" w:rsidRDefault="00E215DA" w:rsidP="00D046E3">
      <w:pPr>
        <w:pStyle w:val="03-"/>
        <w:ind w:left="0" w:firstLine="0"/>
        <w:rPr>
          <w:rStyle w:val="06-"/>
          <w:rFonts w:ascii="標楷體" w:eastAsia="標楷體" w:hAnsi="標楷體" w:cs="Arial"/>
          <w:b/>
          <w:color w:val="auto"/>
          <w:sz w:val="26"/>
          <w:szCs w:val="26"/>
          <w:u w:val="none"/>
        </w:rPr>
      </w:pPr>
      <w:r w:rsidRPr="00193E17">
        <w:rPr>
          <w:rStyle w:val="06-"/>
          <w:rFonts w:ascii="標楷體" w:eastAsia="標楷體" w:hAnsi="標楷體" w:cs="Arial" w:hint="eastAsia"/>
          <w:b/>
          <w:color w:val="auto"/>
          <w:sz w:val="26"/>
          <w:szCs w:val="26"/>
          <w:u w:val="none"/>
        </w:rPr>
        <w:t>一、文意字彙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carry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1.</w:t>
      </w:r>
      <w:r w:rsidRPr="00E87F77">
        <w:tab/>
        <w:t xml:space="preserve">The box is too heavy.  Can you help me </w:t>
      </w:r>
      <w:r w:rsidRPr="00E87F77">
        <w:rPr>
          <w:u w:val="single"/>
        </w:rPr>
        <w:t>c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y</w:t>
      </w:r>
      <w:r w:rsidRPr="00E87F77">
        <w:t xml:space="preserve"> it?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speak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2.</w:t>
      </w:r>
      <w:r w:rsidRPr="00E87F77">
        <w:tab/>
        <w:t xml:space="preserve">(On the phone) Hello.  This is Amy.  May I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k</w:t>
      </w:r>
      <w:r w:rsidRPr="00E87F77">
        <w:t xml:space="preserve"> to Vincent?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paint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3.</w:t>
      </w:r>
      <w:r w:rsidRPr="00E87F77">
        <w:tab/>
        <w:t xml:space="preserve">The wall is too dirty.  I want to </w:t>
      </w:r>
      <w:r w:rsidRPr="00E87F77">
        <w:rPr>
          <w:u w:val="single"/>
        </w:rPr>
        <w:t>p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t</w:t>
      </w:r>
      <w:r w:rsidRPr="00E87F77">
        <w:t xml:space="preserve"> it white.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catch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4.</w:t>
      </w:r>
      <w:r w:rsidRPr="00E87F77">
        <w:tab/>
        <w:t xml:space="preserve">My </w:t>
      </w:r>
      <w:r>
        <w:t>two-year-old sister</w:t>
      </w:r>
      <w:r w:rsidRPr="00E87F77">
        <w:t xml:space="preserve">, Lala, can </w:t>
      </w:r>
      <w:r w:rsidRPr="00E87F77">
        <w:rPr>
          <w:u w:val="single"/>
        </w:rPr>
        <w:t>c</w:t>
      </w:r>
      <w:r w:rsidRPr="00E87F77">
        <w:rPr>
          <w:rFonts w:hint="eastAsia"/>
          <w:u w:val="single"/>
        </w:rPr>
        <w:t xml:space="preserve">　　　　</w:t>
      </w:r>
      <w:r>
        <w:rPr>
          <w:u w:val="single"/>
        </w:rPr>
        <w:t>t</w:t>
      </w:r>
      <w:r w:rsidRPr="00E87F77">
        <w:t xml:space="preserve"> </w:t>
      </w:r>
      <w:r>
        <w:t>from one to ten in English</w:t>
      </w:r>
      <w:r w:rsidRPr="00E87F77">
        <w:t>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contest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5.</w:t>
      </w:r>
      <w:r w:rsidRPr="00E87F77">
        <w:tab/>
      </w:r>
      <w:r w:rsidRPr="00E87F77">
        <w:rPr>
          <w:i/>
        </w:rPr>
        <w:t>Super Idol</w:t>
      </w:r>
      <w:r w:rsidRPr="00E87F77">
        <w:t xml:space="preserve"> is a TV program about having a singing </w:t>
      </w:r>
      <w:r w:rsidRPr="00E87F77">
        <w:rPr>
          <w:u w:val="single"/>
        </w:rPr>
        <w:t>c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t</w:t>
      </w:r>
      <w:r w:rsidRPr="00E87F77">
        <w:t>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contest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6.</w:t>
      </w:r>
      <w:r w:rsidRPr="00E87F77">
        <w:tab/>
        <w:t xml:space="preserve">Mr. Liu is not here not. Please call back </w:t>
      </w:r>
      <w:r w:rsidRPr="00E87F77">
        <w:rPr>
          <w:u w:val="single"/>
        </w:rPr>
        <w:t>l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r</w:t>
      </w:r>
      <w:r w:rsidRPr="00E87F77">
        <w:t>.</w:t>
      </w:r>
    </w:p>
    <w:p w:rsidR="00E215DA" w:rsidRPr="00E87F77" w:rsidRDefault="00E215DA" w:rsidP="00193E17">
      <w:pPr>
        <w:tabs>
          <w:tab w:val="left" w:pos="2127"/>
          <w:tab w:val="left" w:pos="2268"/>
        </w:tabs>
        <w:spacing w:line="360" w:lineRule="auto"/>
        <w:ind w:left="2552" w:hanging="2410"/>
        <w:rPr>
          <w:rFonts w:ascii="Arial" w:hAnsi="Arial" w:cs="Arial"/>
          <w:szCs w:val="24"/>
        </w:rPr>
      </w:pPr>
      <w:r w:rsidRPr="00E87F77">
        <w:rPr>
          <w:rStyle w:val="06-"/>
          <w:rFonts w:ascii="Arial" w:hAnsi="Arial" w:cs="Arial"/>
          <w:color w:val="FFFFFF"/>
          <w:szCs w:val="24"/>
        </w:rPr>
        <w:tab/>
      </w:r>
      <w:r w:rsidRPr="00E87F77">
        <w:rPr>
          <w:rStyle w:val="06-"/>
          <w:rFonts w:ascii="Arial" w:hAnsi="Arial" w:cs="Arial"/>
          <w:color w:val="FFFFFF"/>
          <w:szCs w:val="24"/>
          <w:u w:val="none"/>
        </w:rPr>
        <w:tab/>
      </w:r>
      <w:r w:rsidRPr="00E87F77">
        <w:rPr>
          <w:rFonts w:ascii="Arial" w:hAnsi="Arial" w:cs="Arial"/>
          <w:szCs w:val="24"/>
        </w:rPr>
        <w:t>7.</w:t>
      </w:r>
      <w:r w:rsidRPr="00E87F77">
        <w:rPr>
          <w:rFonts w:ascii="Arial" w:hAnsi="Arial" w:cs="Arial"/>
          <w:szCs w:val="24"/>
        </w:rPr>
        <w:tab/>
        <w:t xml:space="preserve">Wait a </w:t>
      </w:r>
      <w:r w:rsidRPr="00E87F77">
        <w:rPr>
          <w:rFonts w:ascii="Arial" w:hAnsi="Arial" w:cs="Arial"/>
          <w:szCs w:val="24"/>
          <w:u w:val="single"/>
        </w:rPr>
        <w:t>m        e</w:t>
      </w:r>
      <w:r w:rsidRPr="00E87F77">
        <w:rPr>
          <w:rFonts w:ascii="Arial" w:hAnsi="Arial" w:cs="Arial"/>
          <w:szCs w:val="24"/>
        </w:rPr>
        <w:t>. I need to go to the toilet now.</w:t>
      </w:r>
    </w:p>
    <w:p w:rsidR="00E215DA" w:rsidRPr="00E87F77" w:rsidRDefault="00E215DA" w:rsidP="00193E17">
      <w:pPr>
        <w:tabs>
          <w:tab w:val="left" w:pos="2127"/>
          <w:tab w:val="left" w:pos="2268"/>
        </w:tabs>
        <w:spacing w:line="360" w:lineRule="auto"/>
        <w:ind w:left="2552" w:hanging="2410"/>
        <w:rPr>
          <w:rFonts w:ascii="Arial" w:hAnsi="Arial" w:cs="Arial"/>
          <w:szCs w:val="24"/>
        </w:rPr>
      </w:pPr>
      <w:r w:rsidRPr="00E87F77">
        <w:rPr>
          <w:rStyle w:val="06-"/>
          <w:rFonts w:ascii="Arial" w:hAnsi="Arial" w:cs="Arial"/>
          <w:color w:val="FFFFFF"/>
          <w:szCs w:val="24"/>
        </w:rPr>
        <w:tab/>
      </w:r>
      <w:r w:rsidRPr="00E87F77">
        <w:rPr>
          <w:rStyle w:val="06-"/>
          <w:rFonts w:ascii="Arial" w:hAnsi="Arial" w:cs="Arial"/>
          <w:color w:val="FFFFFF"/>
          <w:szCs w:val="24"/>
          <w:u w:val="none"/>
        </w:rPr>
        <w:tab/>
      </w:r>
      <w:r w:rsidRPr="00E87F77">
        <w:rPr>
          <w:rFonts w:ascii="Arial" w:hAnsi="Arial" w:cs="Arial"/>
          <w:szCs w:val="24"/>
        </w:rPr>
        <w:t>8.</w:t>
      </w:r>
      <w:r w:rsidRPr="00E87F77">
        <w:rPr>
          <w:rFonts w:ascii="Arial" w:hAnsi="Arial" w:cs="Arial"/>
          <w:szCs w:val="24"/>
        </w:rPr>
        <w:tab/>
        <w:t xml:space="preserve">Please </w:t>
      </w:r>
      <w:r w:rsidRPr="00E87F77">
        <w:rPr>
          <w:rFonts w:ascii="Arial" w:hAnsi="Arial" w:cs="Arial"/>
          <w:szCs w:val="24"/>
          <w:u w:val="single"/>
        </w:rPr>
        <w:t>r        r</w:t>
      </w:r>
      <w:r w:rsidRPr="00E87F77">
        <w:rPr>
          <w:rFonts w:ascii="Arial" w:hAnsi="Arial" w:cs="Arial"/>
          <w:szCs w:val="24"/>
        </w:rPr>
        <w:t xml:space="preserve"> to do your homework on the weekend.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a lot of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9.</w:t>
      </w:r>
      <w:r w:rsidRPr="00E87F77">
        <w:tab/>
        <w:t xml:space="preserve">I can’t play Frisbee today.  I have </w:t>
      </w:r>
      <w:r w:rsidRPr="00E87F77">
        <w:rPr>
          <w:u w:val="single"/>
        </w:rPr>
        <w:t>a</w:t>
      </w:r>
      <w:r w:rsidRPr="00E87F77">
        <w:t xml:space="preserve"> </w:t>
      </w:r>
      <w:r w:rsidRPr="00E87F77">
        <w:rPr>
          <w:u w:val="single"/>
        </w:rPr>
        <w:t xml:space="preserve"> </w:t>
      </w:r>
      <w:r w:rsidRPr="00E87F77">
        <w:rPr>
          <w:rFonts w:hint="eastAsia"/>
          <w:u w:val="single"/>
        </w:rPr>
        <w:t xml:space="preserve">　　</w:t>
      </w:r>
      <w:r w:rsidRPr="00E87F77">
        <w:t xml:space="preserve"> </w:t>
      </w:r>
      <w:r w:rsidRPr="00E87F77">
        <w:rPr>
          <w:rFonts w:hint="eastAsia"/>
          <w:u w:val="single"/>
        </w:rPr>
        <w:t xml:space="preserve">　</w:t>
      </w:r>
      <w:r w:rsidRPr="00E87F77">
        <w:rPr>
          <w:u w:val="single"/>
        </w:rPr>
        <w:t>f</w:t>
      </w:r>
      <w:r w:rsidRPr="00E87F77">
        <w:t xml:space="preserve"> homework to do.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dinner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 xml:space="preserve">10. My mother cooks </w:t>
      </w:r>
      <w:r w:rsidRPr="00E87F77">
        <w:rPr>
          <w:u w:val="single"/>
        </w:rPr>
        <w:t>d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r</w:t>
      </w:r>
      <w:r w:rsidRPr="00E87F77">
        <w:t xml:space="preserve"> for my family every day.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like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 xml:space="preserve">11. </w:t>
      </w:r>
      <w:r w:rsidRPr="00E87F77">
        <w:rPr>
          <w:u w:val="single"/>
        </w:rPr>
        <w:t>B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t</w:t>
      </w:r>
      <w:r w:rsidRPr="00E87F77">
        <w:t xml:space="preserve"> is very important(</w:t>
      </w:r>
      <w:r w:rsidRPr="00E87F77">
        <w:rPr>
          <w:rFonts w:hint="eastAsia"/>
        </w:rPr>
        <w:t>重要</w:t>
      </w:r>
      <w:r w:rsidRPr="00E87F77">
        <w:t>). Eat something before school.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surf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 xml:space="preserve">12. Do you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f</w:t>
      </w:r>
      <w:r w:rsidRPr="00E87F77">
        <w:t xml:space="preserve"> the Net for a long time after school?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552" w:hanging="2410"/>
      </w:pPr>
      <w:r w:rsidRPr="00E87F77">
        <w:rPr>
          <w:rStyle w:val="06-"/>
          <w:rFonts w:cs="Arial"/>
          <w:color w:val="FFFFFF"/>
        </w:rPr>
        <w:tab/>
        <w:t>study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 xml:space="preserve">13. I like English. I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y</w:t>
      </w:r>
      <w:r w:rsidRPr="00E87F77">
        <w:t xml:space="preserve"> it after school every day.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a lot of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14.</w:t>
      </w:r>
      <w:r w:rsidRPr="00E87F77">
        <w:tab/>
        <w:t xml:space="preserve">Many students use their </w:t>
      </w:r>
      <w:r w:rsidRPr="00E87F77">
        <w:rPr>
          <w:u w:val="single"/>
        </w:rPr>
        <w:t>c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r</w:t>
      </w:r>
      <w:r w:rsidRPr="00E87F77">
        <w:t xml:space="preserve"> to play on-line games every day.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dinner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15.</w:t>
      </w:r>
      <w:r w:rsidRPr="00E87F77">
        <w:tab/>
        <w:t xml:space="preserve">Many rich people have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　　</w:t>
      </w:r>
      <w:r w:rsidRPr="00E87F77">
        <w:rPr>
          <w:u w:val="single"/>
        </w:rPr>
        <w:t>s</w:t>
      </w:r>
      <w:r w:rsidRPr="00E87F77">
        <w:t xml:space="preserve"> cars. They are always fast and cool.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like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16.</w:t>
      </w:r>
      <w:r w:rsidRPr="00E87F77">
        <w:tab/>
        <w:t xml:space="preserve">My sister loves to read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s</w:t>
      </w:r>
      <w:r w:rsidRPr="00E87F77">
        <w:t>. “ Le Petit Prince” is her favorite.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surf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17.</w:t>
      </w:r>
      <w:r w:rsidRPr="00E87F77">
        <w:tab/>
        <w:t xml:space="preserve">Dad: I don’t like to get calls from your teacher. Don’t get into </w:t>
      </w:r>
      <w:r w:rsidRPr="00E87F77">
        <w:rPr>
          <w:u w:val="single"/>
        </w:rPr>
        <w:t>t</w:t>
      </w:r>
      <w:r w:rsidRPr="00E87F77">
        <w:rPr>
          <w:rFonts w:hint="eastAsia"/>
          <w:u w:val="single"/>
        </w:rPr>
        <w:t xml:space="preserve">　　　　</w:t>
      </w:r>
      <w:r w:rsidRPr="00E87F77">
        <w:rPr>
          <w:u w:val="single"/>
        </w:rPr>
        <w:t>e</w:t>
      </w:r>
      <w:r w:rsidRPr="00E87F77">
        <w:t xml:space="preserve"> again.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study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18.</w:t>
      </w:r>
      <w:r w:rsidRPr="00E87F77">
        <w:tab/>
        <w:t xml:space="preserve">Is there </w:t>
      </w:r>
      <w:r w:rsidRPr="00E87F77">
        <w:rPr>
          <w:u w:val="single"/>
        </w:rPr>
        <w:t>a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g</w:t>
      </w:r>
      <w:r w:rsidRPr="00E87F77">
        <w:t xml:space="preserve"> wrong? You look sad.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player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19.</w:t>
      </w:r>
      <w:r w:rsidRPr="00E87F77">
        <w:tab/>
        <w:t xml:space="preserve">My brother loves basketball.  He is a basketball </w:t>
      </w:r>
      <w:r w:rsidRPr="00E87F77">
        <w:rPr>
          <w:u w:val="single"/>
        </w:rPr>
        <w:t>p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r</w:t>
      </w:r>
      <w:r w:rsidRPr="00E87F77">
        <w:t>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kite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20.</w:t>
      </w:r>
      <w:r w:rsidRPr="00E87F77">
        <w:tab/>
        <w:t xml:space="preserve">There is some milk on your </w:t>
      </w:r>
      <w:r w:rsidRPr="00E87F77">
        <w:rPr>
          <w:u w:val="single"/>
        </w:rPr>
        <w:t>m</w:t>
      </w:r>
      <w:r w:rsidRPr="00E87F77">
        <w:rPr>
          <w:rFonts w:hint="eastAsia"/>
          <w:u w:val="single"/>
        </w:rPr>
        <w:t xml:space="preserve">　　　　</w:t>
      </w:r>
      <w:r w:rsidRPr="00E87F77">
        <w:rPr>
          <w:u w:val="single"/>
        </w:rPr>
        <w:t>h</w:t>
      </w:r>
      <w:r w:rsidRPr="00E87F77">
        <w:t>. Wipe it away(</w:t>
      </w:r>
      <w:r w:rsidRPr="00E87F77">
        <w:rPr>
          <w:rFonts w:hint="eastAsia"/>
        </w:rPr>
        <w:t>擦掉它</w:t>
      </w:r>
      <w:r w:rsidRPr="00E87F77">
        <w:t>).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sports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21.</w:t>
      </w:r>
      <w:r w:rsidRPr="00E87F77">
        <w:tab/>
        <w:t>I have PE class (</w:t>
      </w:r>
      <w:r w:rsidRPr="00E87F77">
        <w:rPr>
          <w:rFonts w:hint="eastAsia"/>
        </w:rPr>
        <w:t>體育課</w:t>
      </w:r>
      <w:r w:rsidRPr="00E87F77">
        <w:t xml:space="preserve">) on Wednesdays and Fridays. I </w:t>
      </w:r>
      <w:r w:rsidRPr="00E87F77">
        <w:rPr>
          <w:u w:val="single"/>
        </w:rPr>
        <w:t>e</w:t>
      </w:r>
      <w:r w:rsidRPr="00E87F77">
        <w:rPr>
          <w:rFonts w:hint="eastAsia"/>
          <w:u w:val="single"/>
        </w:rPr>
        <w:t xml:space="preserve">　　　　</w:t>
      </w:r>
      <w:r w:rsidRPr="00E87F77">
        <w:rPr>
          <w:u w:val="single"/>
        </w:rPr>
        <w:t>e</w:t>
      </w:r>
      <w:r w:rsidRPr="00E87F77">
        <w:t xml:space="preserve"> twice a day.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centimeters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22.</w:t>
      </w:r>
      <w:r w:rsidRPr="00E87F77">
        <w:tab/>
        <w:t xml:space="preserve">I am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70"/>
          <w:attr w:name="UnitName" w:val="C"/>
        </w:smartTagPr>
        <w:r w:rsidRPr="00E87F77">
          <w:t xml:space="preserve">170 </w:t>
        </w:r>
        <w:r w:rsidRPr="00E87F77">
          <w:rPr>
            <w:u w:val="single"/>
          </w:rPr>
          <w:t>c</w:t>
        </w:r>
      </w:smartTag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rs</w:t>
      </w:r>
      <w:r w:rsidRPr="00E87F77">
        <w:t xml:space="preserve"> tall.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long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23.</w:t>
      </w:r>
      <w:r w:rsidRPr="00E87F77">
        <w:tab/>
        <w:t xml:space="preserve">Speaking English is </w:t>
      </w:r>
      <w:r w:rsidRPr="00E87F77">
        <w:rPr>
          <w:u w:val="single"/>
        </w:rPr>
        <w:t>h</w:t>
      </w:r>
      <w:r w:rsidRPr="00E87F77">
        <w:rPr>
          <w:rFonts w:hint="eastAsia"/>
          <w:u w:val="single"/>
        </w:rPr>
        <w:t xml:space="preserve">　　　　</w:t>
      </w:r>
      <w:r w:rsidRPr="00E87F77">
        <w:rPr>
          <w:u w:val="single"/>
        </w:rPr>
        <w:t>d</w:t>
      </w:r>
      <w:r w:rsidRPr="00E87F77">
        <w:t xml:space="preserve"> for him. He is shy.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kite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24.</w:t>
      </w:r>
      <w:r w:rsidRPr="00E87F77">
        <w:tab/>
        <w:t xml:space="preserve">Jeremy Lin is a </w:t>
      </w:r>
      <w:r w:rsidRPr="00E87F77">
        <w:rPr>
          <w:u w:val="single"/>
        </w:rPr>
        <w:t>f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s</w:t>
      </w:r>
      <w:r w:rsidRPr="00E87F77">
        <w:t xml:space="preserve"> basketball player in the USA.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sports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25.</w:t>
      </w:r>
      <w:r w:rsidRPr="00E87F77">
        <w:tab/>
        <w:t xml:space="preserve">A: Can you help me on the test? B: Of </w:t>
      </w:r>
      <w:r w:rsidRPr="00E87F77">
        <w:rPr>
          <w:u w:val="single"/>
        </w:rPr>
        <w:t>c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e</w:t>
      </w:r>
      <w:r w:rsidRPr="00E87F77">
        <w:t xml:space="preserve"> not.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centimeters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26.</w:t>
      </w:r>
      <w:r w:rsidRPr="00E87F77">
        <w:tab/>
        <w:t xml:space="preserve">Do you have one </w:t>
      </w:r>
      <w:r w:rsidRPr="00E87F77">
        <w:rPr>
          <w:u w:val="single"/>
        </w:rPr>
        <w:t>h</w:t>
      </w:r>
      <w:r w:rsidRPr="00E87F77">
        <w:rPr>
          <w:rFonts w:hint="eastAsia"/>
          <w:u w:val="single"/>
        </w:rPr>
        <w:t xml:space="preserve">　　　</w:t>
      </w:r>
      <w:r w:rsidRPr="00E87F77">
        <w:rPr>
          <w:u w:val="single"/>
        </w:rPr>
        <w:t>d</w:t>
      </w:r>
      <w:r w:rsidRPr="00E87F77">
        <w:t xml:space="preserve"> dollars? I don’t have money for my lunch.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long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27.</w:t>
      </w:r>
      <w:r w:rsidRPr="00E87F77">
        <w:tab/>
        <w:t>I catch a cold (</w:t>
      </w:r>
      <w:r w:rsidRPr="00E87F77">
        <w:rPr>
          <w:rFonts w:hAnsi="Verdana" w:hint="eastAsia"/>
        </w:rPr>
        <w:t>感冒</w:t>
      </w:r>
      <w:r w:rsidRPr="00E87F77">
        <w:t xml:space="preserve">), and I have a runny </w:t>
      </w:r>
      <w:r w:rsidRPr="00E87F77">
        <w:rPr>
          <w:u w:val="single"/>
        </w:rPr>
        <w:t>n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e</w:t>
      </w:r>
      <w:r w:rsidRPr="00E87F77">
        <w:t xml:space="preserve">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  <w:rPr>
          <w:highlight w:val="yellow"/>
        </w:rPr>
      </w:pPr>
      <w:r w:rsidRPr="00E87F77">
        <w:rPr>
          <w:rStyle w:val="06-"/>
          <w:rFonts w:cs="Arial"/>
          <w:color w:val="FFFFFF"/>
        </w:rPr>
        <w:tab/>
        <w:t>sports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28.</w:t>
      </w:r>
      <w:r w:rsidRPr="00E87F77">
        <w:tab/>
        <w:t xml:space="preserve">A: What </w:t>
      </w:r>
      <w:r w:rsidRPr="00E87F77">
        <w:rPr>
          <w:u w:val="single"/>
        </w:rPr>
        <w:t>d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e</w:t>
      </w:r>
      <w:r w:rsidRPr="00E87F77">
        <w:t xml:space="preserve"> is your birthday?  B: It’s on July 15th.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  <w:rPr>
          <w:highlight w:val="yellow"/>
        </w:rPr>
      </w:pPr>
      <w:r w:rsidRPr="00E87F77">
        <w:rPr>
          <w:rStyle w:val="06-"/>
          <w:rFonts w:cs="Arial"/>
          <w:color w:val="FFFFFF"/>
        </w:rPr>
        <w:tab/>
        <w:t>months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29.</w:t>
      </w:r>
      <w:r w:rsidRPr="00E87F77">
        <w:tab/>
        <w:t xml:space="preserve">When is Valentine’s Day?  It’s on February </w:t>
      </w:r>
      <w:r w:rsidRPr="00E87F77">
        <w:rPr>
          <w:u w:val="single"/>
        </w:rPr>
        <w:t>f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h</w:t>
      </w:r>
      <w:r w:rsidRPr="00E87F77">
        <w:t xml:space="preserve"> every year.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  <w:rPr>
          <w:highlight w:val="yellow"/>
        </w:rPr>
      </w:pPr>
      <w:r w:rsidRPr="00E87F77">
        <w:rPr>
          <w:rStyle w:val="06-"/>
          <w:rFonts w:cs="Arial"/>
          <w:color w:val="FFFFFF"/>
        </w:rPr>
        <w:tab/>
        <w:t>October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30.</w:t>
      </w:r>
      <w:r w:rsidRPr="00E87F77">
        <w:rPr>
          <w:color w:val="FFFFFF"/>
        </w:rPr>
        <w:tab/>
      </w:r>
      <w:r w:rsidRPr="00E87F77">
        <w:t>The birthday of my country(</w:t>
      </w:r>
      <w:r w:rsidRPr="00E87F77">
        <w:rPr>
          <w:rFonts w:hint="eastAsia"/>
        </w:rPr>
        <w:t>國家</w:t>
      </w:r>
      <w:r w:rsidRPr="00E87F77">
        <w:t xml:space="preserve">) is on </w:t>
      </w:r>
      <w:r w:rsidRPr="00E87F77">
        <w:rPr>
          <w:u w:val="single"/>
        </w:rPr>
        <w:t>O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r</w:t>
      </w:r>
      <w:r w:rsidRPr="00E87F77">
        <w:t xml:space="preserve"> tenth.</w:t>
      </w:r>
      <w:r>
        <w:t xml:space="preserve">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coupon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31.</w:t>
      </w:r>
      <w:r w:rsidRPr="00E87F77">
        <w:tab/>
        <w:t xml:space="preserve">I have this </w:t>
      </w:r>
      <w:r w:rsidRPr="00E87F77">
        <w:rPr>
          <w:u w:val="single"/>
        </w:rPr>
        <w:t>c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n</w:t>
      </w:r>
      <w:r w:rsidRPr="00E87F77">
        <w:t>. Can I use it and get a free gift?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third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32.</w:t>
      </w:r>
      <w:r w:rsidRPr="00E87F77">
        <w:tab/>
        <w:t xml:space="preserve">I have a sister and a brother. I am the </w:t>
      </w:r>
      <w:r w:rsidRPr="00E87F77">
        <w:rPr>
          <w:u w:val="single"/>
        </w:rPr>
        <w:t>t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d</w:t>
      </w:r>
      <w:r w:rsidRPr="00E87F77">
        <w:t xml:space="preserve"> kid in my family.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centimeters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33.</w:t>
      </w:r>
      <w:r w:rsidRPr="00E87F77">
        <w:tab/>
      </w:r>
      <w:r w:rsidRPr="00E87F77">
        <w:rPr>
          <w:u w:val="single"/>
        </w:rPr>
        <w:t>J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y</w:t>
      </w:r>
      <w:r w:rsidRPr="00E87F77">
        <w:t xml:space="preserve"> is the first month of the year.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long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34.</w:t>
      </w:r>
      <w:r w:rsidRPr="00E87F77">
        <w:tab/>
        <w:t xml:space="preserve">In the USA, Thanksgiving is on the fourth Thursday of </w:t>
      </w:r>
      <w:r w:rsidRPr="00E87F77">
        <w:rPr>
          <w:u w:val="single"/>
        </w:rPr>
        <w:t>N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r</w:t>
      </w:r>
      <w:r w:rsidRPr="00E87F77">
        <w:t xml:space="preserve">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kite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35.</w:t>
      </w:r>
      <w:r w:rsidRPr="00E87F77">
        <w:tab/>
        <w:t xml:space="preserve">A: How much is this pencil?  B: It’s 10 </w:t>
      </w:r>
      <w:r w:rsidRPr="00E87F77">
        <w:rPr>
          <w:u w:val="single"/>
        </w:rPr>
        <w:t>d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rs</w:t>
      </w:r>
      <w:r w:rsidRPr="00E87F77">
        <w:t>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sports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36.</w:t>
      </w:r>
      <w:r w:rsidRPr="00E87F77">
        <w:tab/>
        <w:t xml:space="preserve">It’s noon.  Let’s go to that new Chinese </w:t>
      </w:r>
      <w:r w:rsidRPr="00E87F77">
        <w:rPr>
          <w:u w:val="single"/>
        </w:rPr>
        <w:t>r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t</w:t>
      </w:r>
      <w:r w:rsidRPr="00E87F77">
        <w:t xml:space="preserve"> for lunch.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centimeters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37.</w:t>
      </w:r>
      <w:r w:rsidRPr="00E87F77">
        <w:tab/>
        <w:t xml:space="preserve">The snacks at Denny’s shop aren’t cheap. They are </w:t>
      </w:r>
      <w:r w:rsidRPr="00E87F77">
        <w:rPr>
          <w:u w:val="single"/>
        </w:rPr>
        <w:t>e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e</w:t>
      </w:r>
      <w:r w:rsidRPr="00E87F77">
        <w:t>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long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38.</w:t>
      </w:r>
      <w:r w:rsidRPr="00E87F77">
        <w:tab/>
        <w:t xml:space="preserve">Which do you like,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hes</w:t>
      </w:r>
      <w:r w:rsidRPr="00E87F77">
        <w:t xml:space="preserve"> or hamburgers?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centimeters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39.</w:t>
      </w:r>
      <w:r w:rsidRPr="00E87F77">
        <w:tab/>
      </w:r>
      <w:r w:rsidRPr="00E87F77">
        <w:rPr>
          <w:iCs/>
        </w:rPr>
        <w:t>Nicki Minaj</w:t>
      </w:r>
      <w:r w:rsidRPr="00E87F77">
        <w:t xml:space="preserve"> and Katy Perry are </w:t>
      </w:r>
      <w:r w:rsidRPr="00E87F77">
        <w:rPr>
          <w:u w:val="single"/>
        </w:rPr>
        <w:t>A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n</w:t>
      </w:r>
      <w:r w:rsidRPr="00E87F77">
        <w:t xml:space="preserve"> pop singers.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>_____ /</w:t>
      </w:r>
      <w:r w:rsidRPr="00E87F77">
        <w:rPr>
          <w:rStyle w:val="06-"/>
          <w:rFonts w:cs="Arial"/>
          <w:color w:val="auto"/>
        </w:rPr>
        <w:t>/_________</w:t>
      </w:r>
      <w:r w:rsidRPr="00E87F77">
        <w:tab/>
        <w:t>40.</w:t>
      </w:r>
      <w:r w:rsidRPr="00E87F77">
        <w:tab/>
        <w:t xml:space="preserve">How much is a plate of seafood </w:t>
      </w:r>
      <w:r w:rsidRPr="00E87F77">
        <w:rPr>
          <w:u w:val="single"/>
        </w:rPr>
        <w:t>f</w:t>
      </w:r>
      <w:r w:rsidRPr="00E87F77">
        <w:rPr>
          <w:rFonts w:hint="eastAsia"/>
          <w:u w:val="single"/>
        </w:rPr>
        <w:t xml:space="preserve">　　　</w:t>
      </w:r>
      <w:r w:rsidRPr="00E87F77">
        <w:rPr>
          <w:u w:val="single"/>
        </w:rPr>
        <w:t>d</w:t>
      </w:r>
      <w:r w:rsidRPr="00E87F77">
        <w:t xml:space="preserve"> </w:t>
      </w:r>
      <w:r w:rsidRPr="00E87F77">
        <w:rPr>
          <w:u w:val="single"/>
        </w:rPr>
        <w:t>n</w:t>
      </w:r>
      <w:r w:rsidRPr="00E87F77">
        <w:rPr>
          <w:rFonts w:hint="eastAsia"/>
          <w:u w:val="single"/>
        </w:rPr>
        <w:t xml:space="preserve">　　</w:t>
      </w:r>
      <w:r w:rsidRPr="00E87F77">
        <w:rPr>
          <w:u w:val="single"/>
        </w:rPr>
        <w:t>__</w:t>
      </w:r>
      <w:r w:rsidRPr="00E87F77">
        <w:rPr>
          <w:rFonts w:hint="eastAsia"/>
          <w:u w:val="single"/>
        </w:rPr>
        <w:t xml:space="preserve">　</w:t>
      </w:r>
      <w:r w:rsidRPr="00E87F77">
        <w:rPr>
          <w:u w:val="single"/>
        </w:rPr>
        <w:t>s</w:t>
      </w:r>
      <w:r w:rsidRPr="00E87F77">
        <w:t>?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kit//</w:t>
      </w:r>
      <w:r w:rsidRPr="00E87F77">
        <w:rPr>
          <w:rStyle w:val="06-"/>
          <w:rFonts w:cs="Arial"/>
          <w:color w:val="auto"/>
        </w:rPr>
        <w:t>/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41.</w:t>
      </w:r>
      <w:r w:rsidRPr="00E87F77">
        <w:tab/>
        <w:t xml:space="preserve">I don’t drink </w:t>
      </w:r>
      <w:r w:rsidRPr="00E87F77">
        <w:rPr>
          <w:u w:val="single"/>
        </w:rPr>
        <w:t>c</w:t>
      </w:r>
      <w:r w:rsidRPr="00E87F77">
        <w:rPr>
          <w:rFonts w:hint="eastAsia"/>
          <w:u w:val="single"/>
        </w:rPr>
        <w:t xml:space="preserve">　　</w:t>
      </w:r>
      <w:r w:rsidRPr="00E87F77">
        <w:rPr>
          <w:u w:val="single"/>
        </w:rPr>
        <w:t xml:space="preserve">  </w:t>
      </w:r>
      <w:r w:rsidRPr="00E87F77">
        <w:rPr>
          <w:rFonts w:hint="eastAsia"/>
          <w:u w:val="single"/>
        </w:rPr>
        <w:t xml:space="preserve">　</w:t>
      </w:r>
      <w:r w:rsidRPr="00E87F77">
        <w:rPr>
          <w:u w:val="single"/>
        </w:rPr>
        <w:t>e</w:t>
      </w:r>
      <w:r w:rsidRPr="00E87F77">
        <w:t xml:space="preserve"> or </w:t>
      </w:r>
      <w:r w:rsidRPr="00E87F77">
        <w:rPr>
          <w:u w:val="single"/>
        </w:rPr>
        <w:t>t</w:t>
      </w:r>
      <w:r w:rsidRPr="00E87F77">
        <w:rPr>
          <w:rFonts w:hint="eastAsia"/>
          <w:u w:val="single"/>
        </w:rPr>
        <w:t xml:space="preserve">　　</w:t>
      </w:r>
      <w:r w:rsidRPr="00E87F77">
        <w:rPr>
          <w:u w:val="single"/>
        </w:rPr>
        <w:t>_a</w:t>
      </w:r>
      <w:r w:rsidRPr="00E87F77">
        <w:t xml:space="preserve"> after dinner, or I can’t sleep at night.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sports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42.</w:t>
      </w:r>
      <w:r w:rsidRPr="00E87F77">
        <w:tab/>
        <w:t xml:space="preserve">In summer, I like to have fruit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</w:t>
      </w:r>
      <w:r w:rsidRPr="00E87F77">
        <w:rPr>
          <w:u w:val="single"/>
        </w:rPr>
        <w:t xml:space="preserve">  </w:t>
      </w:r>
      <w:r w:rsidRPr="00E87F77">
        <w:rPr>
          <w:rFonts w:hint="eastAsia"/>
          <w:u w:val="single"/>
        </w:rPr>
        <w:t xml:space="preserve">　</w:t>
      </w:r>
      <w:r w:rsidRPr="00E87F77">
        <w:rPr>
          <w:u w:val="single"/>
        </w:rPr>
        <w:t>d</w:t>
      </w:r>
      <w:r w:rsidRPr="00E87F77">
        <w:t xml:space="preserve"> for dinner.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centimeters</w:t>
      </w:r>
      <w:r w:rsidRPr="00E87F77">
        <w:rPr>
          <w:rStyle w:val="06-"/>
          <w:rFonts w:cs="Arial"/>
          <w:color w:val="FFFFFF"/>
        </w:rPr>
        <w:tab/>
      </w:r>
      <w:r w:rsidRPr="00E87F77">
        <w:rPr>
          <w:color w:val="FFFFFF"/>
        </w:rPr>
        <w:tab/>
      </w:r>
      <w:r w:rsidRPr="00E87F77">
        <w:t>43.</w:t>
      </w:r>
      <w:r w:rsidRPr="00E87F77">
        <w:tab/>
        <w:t xml:space="preserve">I buy a birthday gift for my classmate with my </w:t>
      </w:r>
      <w:r w:rsidRPr="00E87F77">
        <w:rPr>
          <w:u w:val="single"/>
        </w:rPr>
        <w:t>p</w:t>
      </w:r>
      <w:r w:rsidRPr="00E87F77">
        <w:rPr>
          <w:rFonts w:hint="eastAsia"/>
          <w:u w:val="single"/>
        </w:rPr>
        <w:t xml:space="preserve">　　</w:t>
      </w:r>
      <w:r w:rsidRPr="00E87F77">
        <w:rPr>
          <w:u w:val="single"/>
        </w:rPr>
        <w:t xml:space="preserve">  </w:t>
      </w:r>
      <w:r w:rsidRPr="00E87F77">
        <w:rPr>
          <w:rFonts w:hint="eastAsia"/>
          <w:u w:val="single"/>
        </w:rPr>
        <w:t xml:space="preserve">　</w:t>
      </w:r>
      <w:r w:rsidRPr="00E87F77">
        <w:rPr>
          <w:u w:val="single"/>
        </w:rPr>
        <w:t>t</w:t>
      </w:r>
      <w:r w:rsidRPr="00E87F77">
        <w:t xml:space="preserve"> money.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long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44.</w:t>
      </w:r>
      <w:r w:rsidRPr="00E87F77">
        <w:tab/>
      </w:r>
      <w:r w:rsidRPr="00E87F77">
        <w:rPr>
          <w:iCs/>
        </w:rPr>
        <w:t>Italy</w:t>
      </w:r>
      <w:r w:rsidRPr="00E87F77">
        <w:t xml:space="preserve"> has two national(</w:t>
      </w:r>
      <w:r w:rsidRPr="00E87F77">
        <w:rPr>
          <w:rFonts w:hint="eastAsia"/>
        </w:rPr>
        <w:t>國家的</w:t>
      </w:r>
      <w:r w:rsidRPr="00E87F77">
        <w:t xml:space="preserve">) dishes, pasta and </w:t>
      </w:r>
      <w:r w:rsidRPr="00E87F77">
        <w:rPr>
          <w:u w:val="single"/>
        </w:rPr>
        <w:t>p</w:t>
      </w:r>
      <w:r w:rsidRPr="00E87F77">
        <w:rPr>
          <w:rFonts w:hint="eastAsia"/>
          <w:u w:val="single"/>
        </w:rPr>
        <w:t xml:space="preserve">　　</w:t>
      </w:r>
      <w:r w:rsidRPr="00E87F77">
        <w:rPr>
          <w:u w:val="single"/>
        </w:rPr>
        <w:t xml:space="preserve">  </w:t>
      </w:r>
      <w:r w:rsidRPr="00E87F77">
        <w:rPr>
          <w:rFonts w:hint="eastAsia"/>
          <w:u w:val="single"/>
        </w:rPr>
        <w:t xml:space="preserve">　</w:t>
      </w:r>
      <w:r w:rsidRPr="00E87F77">
        <w:rPr>
          <w:u w:val="single"/>
        </w:rPr>
        <w:t>a.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long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 xml:space="preserve">45. Have some hot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</w:t>
      </w:r>
      <w:r w:rsidRPr="00E87F77">
        <w:rPr>
          <w:u w:val="single"/>
        </w:rPr>
        <w:t xml:space="preserve"> </w:t>
      </w:r>
      <w:r w:rsidRPr="00E87F77">
        <w:rPr>
          <w:rFonts w:hint="eastAsia"/>
          <w:u w:val="single"/>
        </w:rPr>
        <w:t xml:space="preserve">　</w:t>
      </w:r>
      <w:r w:rsidRPr="00E87F77">
        <w:rPr>
          <w:u w:val="single"/>
        </w:rPr>
        <w:t>p</w:t>
      </w:r>
      <w:r w:rsidRPr="00E87F77">
        <w:t>. It is good for your cold (</w:t>
      </w:r>
      <w:r w:rsidRPr="00E87F77">
        <w:rPr>
          <w:rFonts w:hint="eastAsia"/>
        </w:rPr>
        <w:t>感冒</w:t>
      </w:r>
      <w:r w:rsidRPr="00E87F77">
        <w:t xml:space="preserve">).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long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 xml:space="preserve">46. Which do you want, a </w:t>
      </w:r>
      <w:r w:rsidRPr="00E87F77">
        <w:rPr>
          <w:u w:val="single"/>
        </w:rPr>
        <w:t>c</w:t>
      </w:r>
      <w:r w:rsidRPr="00E87F77">
        <w:rPr>
          <w:rFonts w:hint="eastAsia"/>
          <w:u w:val="single"/>
        </w:rPr>
        <w:t xml:space="preserve">　　</w:t>
      </w:r>
      <w:r w:rsidRPr="00E87F77">
        <w:rPr>
          <w:u w:val="single"/>
        </w:rPr>
        <w:t xml:space="preserve"> </w:t>
      </w:r>
      <w:r w:rsidRPr="00E87F77">
        <w:rPr>
          <w:rFonts w:hint="eastAsia"/>
          <w:u w:val="single"/>
        </w:rPr>
        <w:t xml:space="preserve">　</w:t>
      </w:r>
      <w:r w:rsidRPr="00E87F77">
        <w:rPr>
          <w:u w:val="single"/>
        </w:rPr>
        <w:t>n</w:t>
      </w:r>
      <w:r w:rsidRPr="00E87F77">
        <w:t xml:space="preserve"> burger or a fish burger?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hanging="2693"/>
      </w:pPr>
      <w:r w:rsidRPr="00E87F77">
        <w:rPr>
          <w:rStyle w:val="06-"/>
          <w:rFonts w:cs="Arial"/>
          <w:color w:val="FFFFFF"/>
        </w:rPr>
        <w:tab/>
        <w:t>long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 xml:space="preserve">47. We need some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　　</w:t>
      </w:r>
      <w:r w:rsidRPr="00E87F77">
        <w:rPr>
          <w:u w:val="single"/>
        </w:rPr>
        <w:t>r</w:t>
      </w:r>
      <w:r w:rsidRPr="00E87F77">
        <w:t xml:space="preserve"> for the cake.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bottle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48.</w:t>
      </w:r>
      <w:r w:rsidRPr="00E87F77">
        <w:tab/>
        <w:t xml:space="preserve">Shake the </w:t>
      </w:r>
      <w:r w:rsidRPr="00E87F77">
        <w:rPr>
          <w:u w:val="single"/>
        </w:rPr>
        <w:t>b</w:t>
      </w:r>
      <w:r w:rsidRPr="00E87F77">
        <w:rPr>
          <w:rFonts w:hint="eastAsia"/>
          <w:u w:val="single"/>
        </w:rPr>
        <w:t xml:space="preserve">　　　　　　</w:t>
      </w:r>
      <w:r w:rsidRPr="00E87F77">
        <w:rPr>
          <w:u w:val="single"/>
        </w:rPr>
        <w:t>e</w:t>
      </w:r>
      <w:r w:rsidRPr="00E87F77">
        <w:t xml:space="preserve"> before you drink </w:t>
      </w:r>
      <w:r>
        <w:t>the drink</w:t>
      </w:r>
      <w:r w:rsidRPr="00E87F77">
        <w:t>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plates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49.</w:t>
      </w:r>
      <w:r w:rsidRPr="00E87F77">
        <w:tab/>
        <w:t xml:space="preserve">The juice is on sale. Buy one </w:t>
      </w:r>
      <w:r w:rsidRPr="00E87F77">
        <w:rPr>
          <w:u w:val="single"/>
        </w:rPr>
        <w:t>g</w:t>
      </w:r>
      <w:r w:rsidRPr="00E87F77">
        <w:rPr>
          <w:rFonts w:hint="eastAsia"/>
          <w:u w:val="single"/>
        </w:rPr>
        <w:t xml:space="preserve">　　　　</w:t>
      </w:r>
      <w:r w:rsidRPr="00E87F77">
        <w:rPr>
          <w:u w:val="single"/>
        </w:rPr>
        <w:t>s</w:t>
      </w:r>
      <w:r w:rsidRPr="00E87F77">
        <w:t xml:space="preserve"> and get one free.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want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50.</w:t>
      </w:r>
      <w:r w:rsidRPr="00E87F77">
        <w:tab/>
      </w:r>
      <w:r w:rsidRPr="00E87F77">
        <w:rPr>
          <w:u w:val="single"/>
        </w:rPr>
        <w:t xml:space="preserve">B   the w     </w:t>
      </w:r>
      <w:r w:rsidRPr="00E87F77">
        <w:t xml:space="preserve">, we can have our dinner at the supermarket. 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chocolate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51.</w:t>
      </w:r>
      <w:r w:rsidRPr="00E87F77">
        <w:tab/>
        <w:t xml:space="preserve">Let’s buy a </w:t>
      </w:r>
      <w:r w:rsidRPr="00E87F77">
        <w:rPr>
          <w:u w:val="single"/>
        </w:rPr>
        <w:t>c</w:t>
      </w:r>
      <w:r w:rsidRPr="00E87F77">
        <w:rPr>
          <w:rFonts w:hint="eastAsia"/>
          <w:u w:val="single"/>
        </w:rPr>
        <w:t xml:space="preserve">　　　　</w:t>
      </w:r>
      <w:r w:rsidRPr="00E87F77">
        <w:rPr>
          <w:u w:val="single"/>
        </w:rPr>
        <w:t>e</w:t>
      </w:r>
      <w:r w:rsidRPr="00E87F77">
        <w:t xml:space="preserve"> ice cream cone. No, I want a strawberry one.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chocolate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52.</w:t>
      </w:r>
      <w:r w:rsidRPr="00E87F77">
        <w:tab/>
        <w:t xml:space="preserve">A: Does your cat have three </w:t>
      </w:r>
      <w:r w:rsidRPr="00E87F77">
        <w:rPr>
          <w:u w:val="single"/>
        </w:rPr>
        <w:t>m</w:t>
      </w:r>
      <w:r w:rsidRPr="00E87F77">
        <w:rPr>
          <w:rFonts w:hint="eastAsia"/>
          <w:u w:val="single"/>
        </w:rPr>
        <w:t xml:space="preserve">　　　</w:t>
      </w:r>
      <w:r w:rsidRPr="00E87F77">
        <w:rPr>
          <w:u w:val="single"/>
        </w:rPr>
        <w:t>s</w:t>
      </w:r>
      <w:r w:rsidRPr="00E87F77">
        <w:t xml:space="preserve"> a day? B: No. It only has two.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chocolate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53.</w:t>
      </w:r>
      <w:r w:rsidRPr="00E87F77">
        <w:tab/>
        <w:t xml:space="preserve">Patty is very busy, but she </w:t>
      </w:r>
      <w:r w:rsidRPr="00E87F77">
        <w:rPr>
          <w:u w:val="single"/>
        </w:rPr>
        <w:t>a</w:t>
      </w:r>
      <w:r w:rsidRPr="00E87F77">
        <w:rPr>
          <w:rFonts w:hint="eastAsia"/>
          <w:u w:val="single"/>
        </w:rPr>
        <w:t xml:space="preserve">　　　　　</w:t>
      </w:r>
      <w:r w:rsidRPr="00E87F77">
        <w:rPr>
          <w:u w:val="single"/>
        </w:rPr>
        <w:t>s</w:t>
      </w:r>
      <w:r w:rsidRPr="00E87F77">
        <w:t xml:space="preserve"> gets up early.</w:t>
      </w:r>
    </w:p>
    <w:p w:rsidR="00E215DA" w:rsidRPr="00E87F77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chocolate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54.</w:t>
      </w:r>
      <w:r w:rsidRPr="00E87F77">
        <w:tab/>
        <w:t xml:space="preserve">A: Do you </w:t>
      </w:r>
      <w:r w:rsidRPr="00E87F77">
        <w:rPr>
          <w:u w:val="single"/>
        </w:rPr>
        <w:t>k</w:t>
      </w:r>
      <w:r w:rsidRPr="00E87F77">
        <w:rPr>
          <w:rFonts w:hint="eastAsia"/>
          <w:u w:val="single"/>
        </w:rPr>
        <w:t xml:space="preserve">　　　</w:t>
      </w:r>
      <w:r w:rsidRPr="00E87F77">
        <w:rPr>
          <w:u w:val="single"/>
        </w:rPr>
        <w:t>p</w:t>
      </w:r>
      <w:r w:rsidRPr="00E87F77">
        <w:t xml:space="preserve"> a dog?  B: Yes. It’s a Pug (</w:t>
      </w:r>
      <w:r w:rsidRPr="00E87F77">
        <w:rPr>
          <w:rFonts w:hint="eastAsia"/>
        </w:rPr>
        <w:t>巴哥犬</w:t>
      </w:r>
      <w:r w:rsidRPr="00E87F77">
        <w:t>).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 w:rsidRPr="00E87F77">
        <w:rPr>
          <w:rStyle w:val="06-"/>
          <w:rFonts w:cs="Arial"/>
          <w:color w:val="FFFFFF"/>
        </w:rPr>
        <w:tab/>
        <w:t>chocolate</w:t>
      </w:r>
      <w:r w:rsidRPr="00E87F77">
        <w:rPr>
          <w:rStyle w:val="06-"/>
          <w:rFonts w:cs="Arial"/>
          <w:color w:val="FFFFFF"/>
        </w:rPr>
        <w:tab/>
      </w:r>
      <w:r w:rsidRPr="00E87F77">
        <w:tab/>
        <w:t>55.</w:t>
      </w:r>
      <w:r w:rsidRPr="00E87F77">
        <w:tab/>
        <w:t xml:space="preserve">This Chinese test is so difficult. I </w:t>
      </w:r>
      <w:r w:rsidRPr="00E87F77">
        <w:rPr>
          <w:u w:val="single"/>
        </w:rPr>
        <w:t>s</w:t>
      </w:r>
      <w:r w:rsidRPr="00E87F77">
        <w:rPr>
          <w:rFonts w:hint="eastAsia"/>
          <w:u w:val="single"/>
        </w:rPr>
        <w:t xml:space="preserve">　　</w:t>
      </w:r>
      <w:r w:rsidRPr="00E87F77">
        <w:rPr>
          <w:u w:val="single"/>
        </w:rPr>
        <w:t xml:space="preserve">  m</w:t>
      </w:r>
      <w:r w:rsidRPr="00E87F77">
        <w:t xml:space="preserve"> get a grade(</w:t>
      </w:r>
      <w:r w:rsidRPr="00E87F77">
        <w:rPr>
          <w:rFonts w:hint="eastAsia"/>
        </w:rPr>
        <w:t>成績</w:t>
      </w:r>
      <w:r w:rsidRPr="00E87F77">
        <w:t>) under 60.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>
        <w:rPr>
          <w:rStyle w:val="00-"/>
          <w:rFonts w:cs="Arial"/>
          <w:color w:val="FFFFFF"/>
        </w:rPr>
        <w:tab/>
        <w:t>flowers</w:t>
      </w:r>
      <w:r>
        <w:rPr>
          <w:rStyle w:val="00-"/>
          <w:rFonts w:cs="Arial"/>
          <w:color w:val="FFFFFF"/>
        </w:rPr>
        <w:tab/>
      </w:r>
      <w:r>
        <w:tab/>
        <w:t>56.</w:t>
      </w:r>
      <w:r>
        <w:tab/>
        <w:t xml:space="preserve">There are many </w:t>
      </w:r>
      <w:r>
        <w:rPr>
          <w:u w:val="single"/>
        </w:rPr>
        <w:t>f</w:t>
      </w:r>
      <w:r>
        <w:rPr>
          <w:rFonts w:hint="eastAsia"/>
          <w:u w:val="single"/>
        </w:rPr>
        <w:t xml:space="preserve">　　　　　　</w:t>
      </w:r>
      <w:r>
        <w:rPr>
          <w:u w:val="single"/>
        </w:rPr>
        <w:t>rs</w:t>
      </w:r>
      <w:r>
        <w:t xml:space="preserve"> and trees in the park.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>
        <w:rPr>
          <w:rStyle w:val="00-"/>
          <w:rFonts w:cs="Arial"/>
          <w:color w:val="FFFFFF"/>
        </w:rPr>
        <w:tab/>
        <w:t>like</w:t>
      </w:r>
      <w:r>
        <w:rPr>
          <w:rStyle w:val="00-"/>
          <w:rFonts w:cs="Arial"/>
          <w:color w:val="FFFFFF"/>
        </w:rPr>
        <w:tab/>
      </w:r>
      <w:r>
        <w:rPr>
          <w:color w:val="FFFFFF"/>
        </w:rPr>
        <w:tab/>
      </w:r>
      <w:r>
        <w:t>57.</w:t>
      </w:r>
      <w:r>
        <w:tab/>
        <w:t xml:space="preserve">Ted is </w:t>
      </w:r>
      <w:r>
        <w:rPr>
          <w:u w:val="single"/>
        </w:rPr>
        <w:t>l</w:t>
      </w:r>
      <w:r>
        <w:rPr>
          <w:rFonts w:hint="eastAsia"/>
          <w:u w:val="single"/>
        </w:rPr>
        <w:t xml:space="preserve">　　　　　　</w:t>
      </w:r>
      <w:r>
        <w:rPr>
          <w:u w:val="single"/>
        </w:rPr>
        <w:t>e</w:t>
      </w:r>
      <w:r>
        <w:t xml:space="preserve"> his dad in some ways(</w:t>
      </w:r>
      <w:r>
        <w:rPr>
          <w:rFonts w:hint="eastAsia"/>
        </w:rPr>
        <w:t>方面</w:t>
      </w:r>
      <w:r>
        <w:t>).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>
        <w:rPr>
          <w:rStyle w:val="00-"/>
          <w:rFonts w:cs="Arial"/>
          <w:color w:val="FFFFFF"/>
        </w:rPr>
        <w:tab/>
        <w:t>fall</w:t>
      </w:r>
      <w:r>
        <w:rPr>
          <w:rStyle w:val="00-"/>
          <w:rFonts w:cs="Arial"/>
          <w:color w:val="FFFFFF"/>
        </w:rPr>
        <w:tab/>
      </w:r>
      <w:r>
        <w:tab/>
        <w:t>58.</w:t>
      </w:r>
      <w:r>
        <w:tab/>
        <w:t xml:space="preserve">There are yellow leaves on the tree in </w:t>
      </w:r>
      <w:r>
        <w:rPr>
          <w:u w:val="single"/>
        </w:rPr>
        <w:t>f</w:t>
      </w:r>
      <w:r>
        <w:rPr>
          <w:rFonts w:hint="eastAsia"/>
          <w:u w:val="single"/>
        </w:rPr>
        <w:t xml:space="preserve">　　　　　　</w:t>
      </w:r>
      <w:r>
        <w:rPr>
          <w:u w:val="single"/>
        </w:rPr>
        <w:t>l</w:t>
      </w:r>
      <w:r>
        <w:t>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>
        <w:rPr>
          <w:rStyle w:val="00-"/>
          <w:rFonts w:cs="Arial"/>
          <w:color w:val="FFFFFF"/>
        </w:rPr>
        <w:tab/>
        <w:t>weather</w:t>
      </w:r>
      <w:r>
        <w:rPr>
          <w:rStyle w:val="00-"/>
          <w:rFonts w:cs="Arial"/>
          <w:color w:val="FFFFFF"/>
        </w:rPr>
        <w:tab/>
      </w:r>
      <w:r>
        <w:tab/>
        <w:t>59.</w:t>
      </w:r>
      <w:r>
        <w:tab/>
        <w:t xml:space="preserve">I like spring the best. It is my favorite </w:t>
      </w:r>
      <w:r>
        <w:rPr>
          <w:u w:val="single"/>
        </w:rPr>
        <w:t>s</w:t>
      </w:r>
      <w:r>
        <w:rPr>
          <w:rFonts w:hint="eastAsia"/>
          <w:u w:val="single"/>
        </w:rPr>
        <w:t xml:space="preserve">　　　　　　</w:t>
      </w:r>
      <w:r>
        <w:rPr>
          <w:u w:val="single"/>
        </w:rPr>
        <w:t>n</w:t>
      </w:r>
      <w:r w:rsidRPr="0094013E">
        <w:t>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>
        <w:t>________</w:t>
      </w:r>
      <w:r>
        <w:rPr>
          <w:rStyle w:val="00-"/>
          <w:rFonts w:cs="Arial"/>
          <w:color w:val="FFFFFF"/>
        </w:rPr>
        <w:t>ter</w:t>
      </w:r>
      <w:r>
        <w:rPr>
          <w:rStyle w:val="00-"/>
          <w:rFonts w:cs="Arial"/>
          <w:color w:val="FFFFFF"/>
        </w:rPr>
        <w:tab/>
      </w:r>
      <w:r>
        <w:tab/>
        <w:t>60.</w:t>
      </w:r>
      <w:r>
        <w:tab/>
      </w:r>
      <w:r>
        <w:rPr>
          <w:rFonts w:ascii="Verdana" w:hAnsi="Verdana"/>
        </w:rPr>
        <w:t>I</w:t>
      </w:r>
      <w:r>
        <w:t xml:space="preserve">t’s snowy in </w:t>
      </w:r>
      <w:r>
        <w:rPr>
          <w:u w:val="single"/>
        </w:rPr>
        <w:t>w</w:t>
      </w:r>
      <w:r>
        <w:rPr>
          <w:rFonts w:hint="eastAsia"/>
          <w:u w:val="single"/>
        </w:rPr>
        <w:t xml:space="preserve">　　　　　　</w:t>
      </w:r>
      <w:r>
        <w:rPr>
          <w:u w:val="single"/>
        </w:rPr>
        <w:t>r</w:t>
      </w:r>
      <w:r>
        <w:t xml:space="preserve"> in New York.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744" w:hanging="2630"/>
      </w:pPr>
      <w:r>
        <w:rPr>
          <w:rStyle w:val="06-"/>
          <w:rFonts w:cs="Arial"/>
          <w:color w:val="FFFFFF"/>
        </w:rPr>
        <w:tab/>
        <w:t>garden</w:t>
      </w:r>
      <w:r>
        <w:rPr>
          <w:rStyle w:val="06-"/>
          <w:rFonts w:cs="Arial"/>
          <w:color w:val="FFFFFF"/>
        </w:rPr>
        <w:tab/>
      </w:r>
      <w:r>
        <w:tab/>
        <w:t xml:space="preserve">61. The house has a beautiful </w:t>
      </w:r>
      <w:r>
        <w:rPr>
          <w:u w:val="single"/>
        </w:rPr>
        <w:t>g</w:t>
      </w:r>
      <w:r>
        <w:rPr>
          <w:rFonts w:hint="eastAsia"/>
          <w:u w:val="single"/>
        </w:rPr>
        <w:t xml:space="preserve">　　　　</w:t>
      </w:r>
      <w:r>
        <w:rPr>
          <w:u w:val="single"/>
        </w:rPr>
        <w:t>n</w:t>
      </w:r>
      <w:r>
        <w:t>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>
        <w:rPr>
          <w:rStyle w:val="06-"/>
          <w:rFonts w:cs="Arial"/>
          <w:color w:val="FFFFFF"/>
        </w:rPr>
        <w:tab/>
        <w:t>garden</w:t>
      </w:r>
      <w:r>
        <w:rPr>
          <w:rStyle w:val="06-"/>
          <w:rFonts w:cs="Arial"/>
          <w:color w:val="FFFFFF"/>
        </w:rPr>
        <w:tab/>
      </w:r>
      <w:r>
        <w:tab/>
        <w:t>62.</w:t>
      </w:r>
      <w:r>
        <w:tab/>
        <w:t xml:space="preserve">You were not at home last Sunday. Where were you </w:t>
      </w:r>
      <w:r>
        <w:rPr>
          <w:u w:val="single"/>
        </w:rPr>
        <w:t>t</w:t>
      </w:r>
      <w:r>
        <w:rPr>
          <w:rFonts w:hint="eastAsia"/>
          <w:u w:val="single"/>
        </w:rPr>
        <w:t xml:space="preserve">　　　　</w:t>
      </w:r>
      <w:r>
        <w:rPr>
          <w:u w:val="single"/>
        </w:rPr>
        <w:t>n</w:t>
      </w:r>
      <w:r w:rsidRPr="0094013E">
        <w:t>?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>
        <w:rPr>
          <w:rStyle w:val="06-"/>
          <w:rFonts w:cs="Arial"/>
          <w:color w:val="FFFFFF"/>
        </w:rPr>
        <w:tab/>
        <w:t>garden</w:t>
      </w:r>
      <w:r>
        <w:rPr>
          <w:rStyle w:val="06-"/>
          <w:rFonts w:cs="Arial"/>
          <w:color w:val="FFFFFF"/>
        </w:rPr>
        <w:tab/>
      </w:r>
      <w:r>
        <w:tab/>
        <w:t>63.</w:t>
      </w:r>
      <w:r>
        <w:tab/>
        <w:t xml:space="preserve">Many people are playing volleyball at the </w:t>
      </w:r>
      <w:r>
        <w:rPr>
          <w:u w:val="single"/>
        </w:rPr>
        <w:t>b</w:t>
      </w:r>
      <w:r>
        <w:rPr>
          <w:rFonts w:hint="eastAsia"/>
          <w:u w:val="single"/>
        </w:rPr>
        <w:t xml:space="preserve">　　　　</w:t>
      </w:r>
      <w:r>
        <w:rPr>
          <w:u w:val="single"/>
        </w:rPr>
        <w:t>h</w:t>
      </w:r>
      <w:r>
        <w:t>.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>
        <w:rPr>
          <w:rStyle w:val="06-"/>
          <w:rFonts w:cs="Arial"/>
          <w:color w:val="FFFFFF"/>
        </w:rPr>
        <w:tab/>
        <w:t>garden</w:t>
      </w:r>
      <w:r>
        <w:rPr>
          <w:rStyle w:val="06-"/>
          <w:rFonts w:cs="Arial"/>
          <w:color w:val="FFFFFF"/>
        </w:rPr>
        <w:tab/>
      </w:r>
      <w:r>
        <w:tab/>
        <w:t>64.</w:t>
      </w:r>
      <w:r>
        <w:tab/>
        <w:t xml:space="preserve">It is so </w:t>
      </w:r>
      <w:r>
        <w:rPr>
          <w:u w:val="single"/>
        </w:rPr>
        <w:t>d</w:t>
      </w:r>
      <w:r>
        <w:rPr>
          <w:rFonts w:hint="eastAsia"/>
          <w:u w:val="single"/>
        </w:rPr>
        <w:t xml:space="preserve">　　　　</w:t>
      </w:r>
      <w:r>
        <w:rPr>
          <w:u w:val="single"/>
        </w:rPr>
        <w:t>k</w:t>
      </w:r>
      <w:r>
        <w:t>. Why don’t you turn on the light?</w:t>
      </w:r>
    </w:p>
    <w:p w:rsidR="00E215DA" w:rsidRDefault="00E215DA" w:rsidP="00193E17">
      <w:pPr>
        <w:pStyle w:val="03-"/>
        <w:tabs>
          <w:tab w:val="clear" w:pos="2325"/>
          <w:tab w:val="clear" w:pos="2520"/>
          <w:tab w:val="left" w:pos="2127"/>
          <w:tab w:val="left" w:pos="2268"/>
        </w:tabs>
        <w:spacing w:line="360" w:lineRule="auto"/>
        <w:ind w:left="2694" w:hanging="2552"/>
      </w:pPr>
      <w:r>
        <w:rPr>
          <w:rStyle w:val="06-"/>
          <w:rFonts w:cs="Arial"/>
          <w:color w:val="FFFFFF"/>
        </w:rPr>
        <w:tab/>
        <w:t>garden</w:t>
      </w:r>
      <w:r>
        <w:rPr>
          <w:rStyle w:val="06-"/>
          <w:rFonts w:cs="Arial"/>
          <w:color w:val="FFFFFF"/>
        </w:rPr>
        <w:tab/>
      </w:r>
      <w:r>
        <w:tab/>
        <w:t>65.</w:t>
      </w:r>
      <w:r>
        <w:tab/>
        <w:t xml:space="preserve">The </w:t>
      </w:r>
      <w:r>
        <w:rPr>
          <w:u w:val="single"/>
        </w:rPr>
        <w:t>e</w:t>
      </w:r>
      <w:r>
        <w:rPr>
          <w:rFonts w:hint="eastAsia"/>
          <w:u w:val="single"/>
        </w:rPr>
        <w:t xml:space="preserve">　　　　</w:t>
      </w:r>
      <w:r>
        <w:rPr>
          <w:u w:val="single"/>
        </w:rPr>
        <w:t>y</w:t>
      </w:r>
      <w:r>
        <w:t xml:space="preserve"> bird catches the worm. (</w:t>
      </w:r>
      <w:r>
        <w:rPr>
          <w:rFonts w:hint="eastAsia"/>
        </w:rPr>
        <w:t>早起的鳥兒有蟲吃</w:t>
      </w:r>
      <w:r>
        <w:t>).</w:t>
      </w:r>
    </w:p>
    <w:p w:rsidR="00E215DA" w:rsidRPr="00193E17" w:rsidRDefault="00E215DA" w:rsidP="00193E17">
      <w:pPr>
        <w:pStyle w:val="03-"/>
        <w:spacing w:before="240" w:after="120"/>
        <w:ind w:left="0" w:firstLine="0"/>
        <w:rPr>
          <w:rStyle w:val="06-"/>
          <w:rFonts w:ascii="標楷體" w:eastAsia="標楷體" w:hAnsi="標楷體" w:cs="Arial"/>
          <w:b/>
          <w:color w:val="auto"/>
          <w:sz w:val="26"/>
          <w:szCs w:val="26"/>
          <w:u w:val="none"/>
        </w:rPr>
      </w:pPr>
      <w:r w:rsidRPr="00193E17">
        <w:rPr>
          <w:rStyle w:val="06-"/>
          <w:rFonts w:ascii="標楷體" w:eastAsia="標楷體" w:hAnsi="標楷體" w:cs="Arial" w:hint="eastAsia"/>
          <w:b/>
          <w:color w:val="auto"/>
          <w:sz w:val="26"/>
          <w:szCs w:val="26"/>
          <w:u w:val="none"/>
        </w:rPr>
        <w:t>二、文法選擇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3261"/>
          <w:tab w:val="left" w:pos="5670"/>
          <w:tab w:val="left" w:pos="7811"/>
        </w:tabs>
        <w:spacing w:line="352" w:lineRule="exact"/>
        <w:ind w:left="1078" w:rightChars="-300" w:right="-720" w:hanging="924"/>
      </w:pPr>
      <w:r>
        <w:t>(</w:t>
      </w:r>
      <w:r>
        <w:tab/>
      </w:r>
      <w:r>
        <w:rPr>
          <w:color w:val="FFFFFF"/>
        </w:rPr>
        <w:t>A</w:t>
      </w:r>
      <w:r>
        <w:rPr>
          <w:color w:val="FFFFFF"/>
        </w:rPr>
        <w:tab/>
      </w:r>
      <w:r>
        <w:t>)</w:t>
      </w:r>
      <w:r>
        <w:tab/>
        <w:t>1.</w:t>
      </w:r>
      <w:r>
        <w:tab/>
        <w:t xml:space="preserve">There </w:t>
      </w:r>
      <w:r>
        <w:rPr>
          <w:rFonts w:hint="eastAsia"/>
          <w:u w:val="single"/>
        </w:rPr>
        <w:t xml:space="preserve">　　　　　　</w:t>
      </w:r>
      <w:r>
        <w:t xml:space="preserve"> a book on the table. 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3261"/>
          <w:tab w:val="left" w:pos="5670"/>
          <w:tab w:val="left" w:pos="7811"/>
        </w:tabs>
        <w:spacing w:line="352" w:lineRule="exact"/>
        <w:ind w:leftChars="50" w:left="120" w:rightChars="-300" w:right="-720" w:firstLineChars="500" w:firstLine="1200"/>
      </w:pPr>
      <w:r>
        <w:t>(A) is</w:t>
      </w:r>
      <w:r>
        <w:tab/>
        <w:t>(B) are</w:t>
      </w:r>
      <w:r>
        <w:tab/>
        <w:t>(C) have</w:t>
      </w:r>
      <w:r>
        <w:tab/>
        <w:t>(D) has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3261"/>
          <w:tab w:val="left" w:pos="5670"/>
          <w:tab w:val="left" w:pos="7811"/>
        </w:tabs>
        <w:spacing w:line="352" w:lineRule="exact"/>
        <w:ind w:left="1078" w:rightChars="-300" w:right="-720" w:hanging="924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>2.</w:t>
      </w:r>
      <w:r>
        <w:tab/>
        <w:t xml:space="preserve">Can you help me?  No, </w:t>
      </w:r>
      <w:r>
        <w:rPr>
          <w:rFonts w:ascii="Verdana" w:hAnsi="Verdana"/>
        </w:rPr>
        <w:t>I</w:t>
      </w:r>
      <w:r>
        <w:t xml:space="preserve"> can’t.  </w:t>
      </w:r>
      <w:r>
        <w:rPr>
          <w:rFonts w:hint="eastAsia"/>
          <w:u w:val="single"/>
        </w:rPr>
        <w:t xml:space="preserve">　　　　　　</w:t>
      </w:r>
      <w:r>
        <w:t xml:space="preserve"> David can.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3261"/>
          <w:tab w:val="left" w:pos="5670"/>
          <w:tab w:val="left" w:pos="7811"/>
        </w:tabs>
        <w:spacing w:line="352" w:lineRule="exact"/>
        <w:ind w:leftChars="50" w:left="120" w:rightChars="-300" w:right="-720" w:firstLineChars="500" w:firstLine="1200"/>
      </w:pPr>
      <w:r>
        <w:t>(A) And</w:t>
      </w:r>
      <w:r>
        <w:tab/>
        <w:t xml:space="preserve">(B) But </w:t>
      </w:r>
      <w:r>
        <w:tab/>
        <w:t>(C) Then</w:t>
      </w:r>
      <w:r>
        <w:tab/>
        <w:t>(D) Too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3261"/>
          <w:tab w:val="left" w:pos="5670"/>
          <w:tab w:val="left" w:pos="7811"/>
        </w:tabs>
        <w:spacing w:line="352" w:lineRule="exact"/>
        <w:ind w:left="1078" w:rightChars="-300" w:right="-720" w:hanging="924"/>
      </w:pPr>
      <w:bookmarkStart w:id="0" w:name="OLE_LINK1"/>
      <w:r>
        <w:t>(</w:t>
      </w:r>
      <w:r>
        <w:tab/>
      </w:r>
      <w:r>
        <w:rPr>
          <w:color w:val="FFFFFF"/>
        </w:rPr>
        <w:t>C</w:t>
      </w:r>
      <w:r>
        <w:rPr>
          <w:color w:val="FFFFFF"/>
        </w:rPr>
        <w:tab/>
      </w:r>
      <w:bookmarkEnd w:id="0"/>
      <w:r>
        <w:t>)</w:t>
      </w:r>
      <w:r>
        <w:tab/>
        <w:t>3.</w:t>
      </w:r>
      <w:r>
        <w:tab/>
        <w:t xml:space="preserve">A: How </w:t>
      </w:r>
      <w:r>
        <w:rPr>
          <w:rFonts w:hint="eastAsia"/>
          <w:u w:val="single"/>
        </w:rPr>
        <w:t xml:space="preserve">　　　　　　</w:t>
      </w:r>
      <w:r>
        <w:t xml:space="preserve"> three o’clock?  B: Sure.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3261"/>
          <w:tab w:val="left" w:pos="5670"/>
          <w:tab w:val="left" w:pos="7811"/>
        </w:tabs>
        <w:spacing w:line="352" w:lineRule="exact"/>
        <w:ind w:leftChars="50" w:left="120" w:rightChars="-300" w:right="-720" w:firstLineChars="500" w:firstLine="1200"/>
      </w:pPr>
      <w:r>
        <w:t>(A) can</w:t>
      </w:r>
      <w:r>
        <w:tab/>
        <w:t>(B) to</w:t>
      </w:r>
      <w:r>
        <w:tab/>
        <w:t>(C) about</w:t>
      </w:r>
      <w:r>
        <w:tab/>
        <w:t>(D) does</w:t>
      </w:r>
    </w:p>
    <w:p w:rsidR="00E215DA" w:rsidRDefault="00E215DA" w:rsidP="00BC5940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5670"/>
          <w:tab w:val="left" w:pos="7811"/>
        </w:tabs>
        <w:spacing w:line="352" w:lineRule="exact"/>
        <w:ind w:left="1078" w:rightChars="-300" w:right="-720" w:hanging="924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>4.</w:t>
      </w:r>
      <w:r>
        <w:tab/>
        <w:t xml:space="preserve">(On the phone) A: Hello. This is Kevin.  </w:t>
      </w:r>
      <w:r>
        <w:rPr>
          <w:rFonts w:ascii="Verdana" w:hAnsi="Verdana"/>
        </w:rPr>
        <w:t>I</w:t>
      </w:r>
      <w:r>
        <w:t xml:space="preserve">s Judy there, please?  B: This is </w:t>
      </w:r>
      <w:r>
        <w:rPr>
          <w:rFonts w:hint="eastAsia"/>
          <w:u w:val="single"/>
        </w:rPr>
        <w:t xml:space="preserve">　　　　</w:t>
      </w:r>
      <w:r>
        <w:t>.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3261"/>
          <w:tab w:val="left" w:pos="5670"/>
          <w:tab w:val="left" w:pos="7811"/>
        </w:tabs>
        <w:spacing w:line="352" w:lineRule="exact"/>
        <w:ind w:leftChars="50" w:left="120" w:rightChars="-300" w:right="-720" w:firstLineChars="500" w:firstLine="1200"/>
      </w:pPr>
      <w:r>
        <w:t>(A) her</w:t>
      </w:r>
      <w:r>
        <w:tab/>
        <w:t xml:space="preserve"> (B) she </w:t>
      </w:r>
      <w:r>
        <w:tab/>
        <w:t xml:space="preserve">(C) me </w:t>
      </w:r>
      <w:r>
        <w:tab/>
        <w:t xml:space="preserve">(D) </w:t>
      </w:r>
      <w:r>
        <w:rPr>
          <w:rFonts w:ascii="Verdana" w:hAnsi="Verdana"/>
        </w:rPr>
        <w:t>I</w:t>
      </w:r>
    </w:p>
    <w:p w:rsidR="00E215DA" w:rsidRDefault="00E215DA" w:rsidP="00BC5940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5670"/>
          <w:tab w:val="left" w:pos="7811"/>
        </w:tabs>
        <w:spacing w:line="352" w:lineRule="exact"/>
        <w:ind w:left="1078" w:rightChars="-300" w:right="-720" w:hanging="924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>5.</w:t>
      </w:r>
      <w:r>
        <w:tab/>
        <w:t xml:space="preserve">A: Can they play tennis?  B: No, </w:t>
      </w:r>
      <w:r>
        <w:rPr>
          <w:rFonts w:hint="eastAsia"/>
          <w:u w:val="single"/>
        </w:rPr>
        <w:t xml:space="preserve">　　　　　　</w:t>
      </w:r>
      <w:r>
        <w:t>.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994"/>
          <w:tab w:val="left" w:pos="1358"/>
          <w:tab w:val="left" w:pos="5670"/>
          <w:tab w:val="left" w:pos="7811"/>
        </w:tabs>
        <w:spacing w:line="352" w:lineRule="exact"/>
        <w:ind w:leftChars="50" w:left="120" w:rightChars="-300" w:right="-720" w:firstLineChars="500" w:firstLine="1200"/>
      </w:pPr>
      <w:r>
        <w:t>(A) they can</w:t>
      </w:r>
      <w:r>
        <w:tab/>
        <w:t>(B) they can’t</w:t>
      </w:r>
      <w:r>
        <w:tab/>
        <w:t>(C)</w:t>
      </w:r>
      <w:r w:rsidRPr="00E95927">
        <w:t xml:space="preserve"> </w:t>
      </w:r>
      <w:r>
        <w:t>they can’t play</w:t>
      </w:r>
      <w:r>
        <w:tab/>
        <w:t>(D) we can’t</w:t>
      </w:r>
    </w:p>
    <w:p w:rsidR="00E215DA" w:rsidRDefault="00E215DA" w:rsidP="00DC1502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24"/>
          <w:tab w:val="left" w:pos="1036"/>
          <w:tab w:val="left" w:pos="3261"/>
          <w:tab w:val="left" w:pos="5670"/>
          <w:tab w:val="left" w:pos="7811"/>
        </w:tabs>
        <w:spacing w:line="352" w:lineRule="exact"/>
        <w:ind w:rightChars="-300" w:right="-720" w:hanging="1122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 w:rsidRPr="00DC1502">
        <w:t xml:space="preserve"> </w:t>
      </w:r>
      <w:r>
        <w:t>6.</w:t>
      </w:r>
      <w:r>
        <w:tab/>
        <w:t xml:space="preserve">What can she do?  She can </w:t>
      </w:r>
      <w:r>
        <w:rPr>
          <w:rFonts w:hint="eastAsia"/>
          <w:u w:val="single"/>
        </w:rPr>
        <w:t xml:space="preserve">　　　　　　</w:t>
      </w:r>
      <w:r>
        <w:t>.</w:t>
      </w:r>
      <w:r>
        <w:br/>
        <w:t>(A) swimming</w:t>
      </w:r>
      <w:r>
        <w:tab/>
        <w:t>(B) to swim</w:t>
      </w:r>
      <w:r>
        <w:tab/>
        <w:t>(C) swim</w:t>
      </w:r>
      <w:r>
        <w:tab/>
        <w:t>(D) to swimming</w:t>
      </w:r>
    </w:p>
    <w:p w:rsidR="00E215DA" w:rsidRDefault="00E215DA" w:rsidP="00B051BA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38"/>
          <w:tab w:val="left" w:pos="980"/>
          <w:tab w:val="left" w:pos="3261"/>
          <w:tab w:val="left" w:pos="5670"/>
          <w:tab w:val="left" w:pos="7811"/>
        </w:tabs>
        <w:spacing w:line="352" w:lineRule="exact"/>
        <w:ind w:left="1078" w:rightChars="-300" w:right="-720" w:hanging="938"/>
      </w:pPr>
      <w:r>
        <w:t>(</w:t>
      </w:r>
      <w:r>
        <w:tab/>
      </w:r>
      <w:r>
        <w:rPr>
          <w:color w:val="FFFFFF"/>
        </w:rPr>
        <w:t>A</w:t>
      </w:r>
      <w:r>
        <w:rPr>
          <w:color w:val="FFFFFF"/>
        </w:rPr>
        <w:tab/>
      </w:r>
      <w:r>
        <w:t>)</w:t>
      </w:r>
      <w:r>
        <w:tab/>
        <w:t xml:space="preserve">7. She can paint, </w:t>
      </w:r>
      <w:r>
        <w:rPr>
          <w:rFonts w:hint="eastAsia"/>
          <w:u w:val="single"/>
        </w:rPr>
        <w:t xml:space="preserve">　　　　　　</w:t>
      </w:r>
      <w:r>
        <w:t xml:space="preserve"> she can sing.</w:t>
      </w:r>
    </w:p>
    <w:p w:rsidR="00E215DA" w:rsidRDefault="00E215DA" w:rsidP="00B051BA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426"/>
          <w:tab w:val="left" w:pos="980"/>
          <w:tab w:val="left" w:pos="1276"/>
          <w:tab w:val="left" w:pos="3261"/>
          <w:tab w:val="left" w:pos="5670"/>
          <w:tab w:val="left" w:pos="7811"/>
        </w:tabs>
        <w:spacing w:line="352" w:lineRule="exact"/>
        <w:ind w:leftChars="50" w:left="120" w:rightChars="-300" w:right="-720" w:firstLineChars="50" w:firstLine="120"/>
      </w:pPr>
      <w:r>
        <w:tab/>
      </w:r>
      <w:r>
        <w:tab/>
      </w:r>
      <w:r>
        <w:tab/>
        <w:t>(A) and</w:t>
      </w:r>
      <w:r>
        <w:tab/>
        <w:t>(B) else</w:t>
      </w:r>
      <w:r>
        <w:tab/>
        <w:t>(C) but</w:t>
      </w:r>
      <w:r>
        <w:tab/>
        <w:t>(D) too</w:t>
      </w:r>
    </w:p>
    <w:p w:rsidR="00E215DA" w:rsidRDefault="00E215DA" w:rsidP="00237373">
      <w:pPr>
        <w:pStyle w:val="04-"/>
        <w:tabs>
          <w:tab w:val="clear" w:pos="454"/>
          <w:tab w:val="clear" w:pos="737"/>
          <w:tab w:val="clear" w:pos="4678"/>
          <w:tab w:val="clear" w:pos="8364"/>
          <w:tab w:val="left" w:pos="426"/>
          <w:tab w:val="left" w:pos="924"/>
          <w:tab w:val="left" w:pos="3261"/>
          <w:tab w:val="left" w:pos="5670"/>
          <w:tab w:val="left" w:pos="7811"/>
        </w:tabs>
        <w:spacing w:line="352" w:lineRule="exact"/>
        <w:ind w:rightChars="-300" w:right="-720" w:hanging="1122"/>
      </w:pPr>
      <w:r>
        <w:t>(</w:t>
      </w:r>
      <w:r>
        <w:tab/>
      </w:r>
      <w:r>
        <w:rPr>
          <w:color w:val="FFFFFF"/>
        </w:rPr>
        <w:t>B</w:t>
      </w:r>
      <w:r>
        <w:rPr>
          <w:color w:val="FFFFFF"/>
        </w:rPr>
        <w:tab/>
      </w:r>
      <w:r>
        <w:t xml:space="preserve">) 8. (On the phone.)  A: Hi, this is Amy.  May </w:t>
      </w:r>
      <w:r>
        <w:rPr>
          <w:rFonts w:ascii="Verdana" w:hAnsi="Verdana"/>
        </w:rPr>
        <w:t>I</w:t>
      </w:r>
      <w:r>
        <w:t xml:space="preserve"> </w:t>
      </w:r>
      <w:r>
        <w:rPr>
          <w:rFonts w:hint="eastAsia"/>
          <w:u w:val="single"/>
        </w:rPr>
        <w:t xml:space="preserve">　　　</w:t>
      </w:r>
      <w:r>
        <w:t xml:space="preserve"> to Ken?  B: Hold on, please.</w:t>
      </w:r>
      <w:r>
        <w:br/>
        <w:t>(A) say</w:t>
      </w:r>
      <w:r>
        <w:tab/>
        <w:t>(B) speak</w:t>
      </w:r>
      <w:r>
        <w:tab/>
        <w:t>(C) say</w:t>
      </w:r>
      <w:r>
        <w:tab/>
        <w:t>(D) tell</w:t>
      </w:r>
    </w:p>
    <w:p w:rsidR="00E215DA" w:rsidRDefault="00E215DA" w:rsidP="00237373">
      <w:pPr>
        <w:pStyle w:val="04-"/>
        <w:tabs>
          <w:tab w:val="clear" w:pos="737"/>
          <w:tab w:val="clear" w:pos="4678"/>
          <w:tab w:val="clear" w:pos="8364"/>
          <w:tab w:val="left" w:pos="924"/>
          <w:tab w:val="left" w:pos="3261"/>
          <w:tab w:val="left" w:pos="5670"/>
          <w:tab w:val="left" w:pos="7797"/>
        </w:tabs>
        <w:spacing w:line="350" w:lineRule="exact"/>
        <w:ind w:hanging="1122"/>
      </w:pPr>
      <w:r>
        <w:t>(</w:t>
      </w:r>
      <w:r>
        <w:tab/>
      </w:r>
      <w:r>
        <w:rPr>
          <w:color w:val="FFFFFF"/>
        </w:rPr>
        <w:t>C</w:t>
      </w:r>
      <w:r>
        <w:rPr>
          <w:color w:val="FFFFFF"/>
        </w:rPr>
        <w:tab/>
      </w:r>
      <w:r>
        <w:t xml:space="preserve">) 9. </w:t>
      </w:r>
      <w:r>
        <w:rPr>
          <w:rFonts w:ascii="Verdana" w:hAnsi="Verdana"/>
        </w:rPr>
        <w:t>I</w:t>
      </w:r>
      <w:r>
        <w:t xml:space="preserve"> watch TV </w:t>
      </w:r>
      <w:r>
        <w:rPr>
          <w:rFonts w:hint="eastAsia"/>
          <w:u w:val="single"/>
        </w:rPr>
        <w:t xml:space="preserve">　　　　　　</w:t>
      </w:r>
      <w:r>
        <w:t xml:space="preserve"> one hour every day. </w:t>
      </w:r>
      <w:r>
        <w:br/>
        <w:t>(A) to</w:t>
      </w:r>
      <w:r>
        <w:tab/>
        <w:t>(B) from</w:t>
      </w:r>
      <w:r>
        <w:tab/>
        <w:t>(C) for</w:t>
      </w:r>
      <w:r>
        <w:tab/>
        <w:t>(D) with</w:t>
      </w:r>
    </w:p>
    <w:p w:rsidR="00E215DA" w:rsidRDefault="00E215DA" w:rsidP="00237373">
      <w:pPr>
        <w:pStyle w:val="04-"/>
        <w:tabs>
          <w:tab w:val="clear" w:pos="737"/>
          <w:tab w:val="clear" w:pos="4678"/>
          <w:tab w:val="clear" w:pos="8364"/>
          <w:tab w:val="left" w:pos="924"/>
          <w:tab w:val="left" w:pos="3261"/>
          <w:tab w:val="left" w:pos="5670"/>
          <w:tab w:val="left" w:pos="7797"/>
        </w:tabs>
        <w:spacing w:line="350" w:lineRule="exact"/>
        <w:ind w:hanging="1122"/>
      </w:pPr>
      <w:r>
        <w:t>(</w:t>
      </w:r>
      <w:r>
        <w:tab/>
      </w:r>
      <w:r>
        <w:rPr>
          <w:color w:val="FFFFFF"/>
        </w:rPr>
        <w:t>A</w:t>
      </w:r>
      <w:r>
        <w:rPr>
          <w:color w:val="FFFFFF"/>
        </w:rPr>
        <w:tab/>
      </w:r>
      <w:r>
        <w:t xml:space="preserve">) 10. We </w:t>
      </w:r>
      <w:r>
        <w:rPr>
          <w:rFonts w:hint="eastAsia"/>
          <w:u w:val="single"/>
        </w:rPr>
        <w:t xml:space="preserve">　　　　　　</w:t>
      </w:r>
      <w:r>
        <w:t xml:space="preserve"> play on-line games from Mondays to Fridays.</w:t>
      </w:r>
      <w:r>
        <w:br/>
        <w:t>(A) don’t</w:t>
      </w:r>
      <w:r>
        <w:tab/>
        <w:t xml:space="preserve">(B) do </w:t>
      </w:r>
      <w:r>
        <w:tab/>
        <w:t>(C) are</w:t>
      </w:r>
      <w:r>
        <w:tab/>
        <w:t>(D) aren’t</w:t>
      </w:r>
    </w:p>
    <w:p w:rsidR="00E215DA" w:rsidRDefault="00E215DA" w:rsidP="0023737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924"/>
          <w:tab w:val="left" w:pos="1148"/>
          <w:tab w:val="left" w:pos="3261"/>
          <w:tab w:val="left" w:pos="5670"/>
          <w:tab w:val="left" w:pos="7797"/>
        </w:tabs>
        <w:spacing w:line="350" w:lineRule="exact"/>
        <w:ind w:hanging="1122"/>
      </w:pPr>
      <w:r>
        <w:t>(</w:t>
      </w:r>
      <w:r>
        <w:tab/>
      </w:r>
      <w:r>
        <w:rPr>
          <w:color w:val="FFFFFF"/>
        </w:rPr>
        <w:t>D</w:t>
      </w:r>
      <w:r>
        <w:rPr>
          <w:color w:val="FFFFFF"/>
        </w:rPr>
        <w:tab/>
      </w:r>
      <w:r>
        <w:t xml:space="preserve">) 11. A: </w:t>
      </w:r>
      <w:r>
        <w:rPr>
          <w:rFonts w:hint="eastAsia"/>
          <w:u w:val="single"/>
        </w:rPr>
        <w:t xml:space="preserve">　　　　　　</w:t>
      </w:r>
      <w:r>
        <w:t xml:space="preserve"> do you do after school?  B: </w:t>
      </w:r>
      <w:r>
        <w:rPr>
          <w:rFonts w:ascii="Verdana" w:hAnsi="Verdana"/>
        </w:rPr>
        <w:t>I</w:t>
      </w:r>
      <w:r>
        <w:t xml:space="preserve"> do my homework. </w:t>
      </w:r>
      <w:r>
        <w:br/>
        <w:t xml:space="preserve">(A) When </w:t>
      </w:r>
      <w:r>
        <w:tab/>
        <w:t>(B) Where</w:t>
      </w:r>
      <w:r>
        <w:tab/>
        <w:t>(C) How</w:t>
      </w:r>
      <w:r>
        <w:tab/>
        <w:t>(D) What</w:t>
      </w:r>
    </w:p>
    <w:p w:rsidR="00E215DA" w:rsidRDefault="00E215DA" w:rsidP="0023737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50" w:lineRule="exact"/>
        <w:ind w:hanging="1122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12. A: Do you cook for your family?  B: Yes, </w:t>
      </w:r>
      <w:r>
        <w:rPr>
          <w:rFonts w:ascii="Verdana" w:hAnsi="Verdana"/>
        </w:rPr>
        <w:t>I</w:t>
      </w:r>
      <w:r>
        <w:t xml:space="preserve"> </w:t>
      </w:r>
      <w:r>
        <w:rPr>
          <w:rFonts w:hint="eastAsia"/>
          <w:u w:val="single"/>
        </w:rPr>
        <w:t xml:space="preserve">　　　　　　</w:t>
      </w:r>
      <w:r>
        <w:t>.</w:t>
      </w:r>
      <w:r>
        <w:br/>
        <w:t>(A) do</w:t>
      </w:r>
      <w:r>
        <w:tab/>
        <w:t xml:space="preserve">(B) cook </w:t>
      </w:r>
      <w:r>
        <w:tab/>
        <w:t xml:space="preserve">(C) am </w:t>
      </w:r>
      <w:r>
        <w:tab/>
        <w:t>(D) have</w:t>
      </w:r>
    </w:p>
    <w:p w:rsidR="00E215DA" w:rsidRDefault="00E215DA" w:rsidP="007872C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50" w:lineRule="exact"/>
        <w:ind w:hanging="1150"/>
      </w:pPr>
      <w:r>
        <w:t>(</w:t>
      </w:r>
      <w:r>
        <w:tab/>
      </w:r>
      <w:r>
        <w:rPr>
          <w:color w:val="FFFFFF"/>
        </w:rPr>
        <w:t>B</w:t>
      </w:r>
      <w:r>
        <w:rPr>
          <w:color w:val="FFFFFF"/>
        </w:rPr>
        <w:tab/>
      </w:r>
      <w:r>
        <w:t>)</w:t>
      </w:r>
      <w:r>
        <w:tab/>
        <w:t xml:space="preserve">13. A: Do they walk to school?  B: No, they </w:t>
      </w:r>
      <w:r>
        <w:rPr>
          <w:rFonts w:hint="eastAsia"/>
          <w:u w:val="single"/>
        </w:rPr>
        <w:t xml:space="preserve">　　　　　　</w:t>
      </w:r>
      <w:r>
        <w:t>.</w:t>
      </w:r>
      <w:r>
        <w:br/>
        <w:t>(A) can’t</w:t>
      </w:r>
      <w:r>
        <w:tab/>
        <w:t>(B) don’t</w:t>
      </w:r>
      <w:r>
        <w:tab/>
        <w:t>(C) not</w:t>
      </w:r>
      <w:r>
        <w:tab/>
        <w:t>(D) aren’t</w:t>
      </w:r>
    </w:p>
    <w:p w:rsidR="00E215DA" w:rsidRDefault="00E215DA" w:rsidP="007872C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50" w:lineRule="exact"/>
        <w:ind w:hanging="1150"/>
      </w:pPr>
      <w:r>
        <w:t>(</w:t>
      </w:r>
      <w:r>
        <w:tab/>
      </w:r>
      <w:r>
        <w:rPr>
          <w:color w:val="FFFFFF"/>
        </w:rPr>
        <w:t>D</w:t>
      </w:r>
      <w:r>
        <w:rPr>
          <w:color w:val="FFFFFF"/>
        </w:rPr>
        <w:tab/>
      </w:r>
      <w:r>
        <w:t>)</w:t>
      </w:r>
      <w:r>
        <w:tab/>
        <w:t xml:space="preserve">14. </w:t>
      </w:r>
      <w:r>
        <w:rPr>
          <w:rFonts w:ascii="Verdana" w:hAnsi="Verdana"/>
        </w:rPr>
        <w:t>I</w:t>
      </w:r>
      <w:r>
        <w:t xml:space="preserve"> surf the Net only </w:t>
      </w:r>
      <w:r>
        <w:rPr>
          <w:rFonts w:hint="eastAsia"/>
          <w:u w:val="single"/>
        </w:rPr>
        <w:t xml:space="preserve">　　　　　　</w:t>
      </w:r>
      <w:r>
        <w:t xml:space="preserve"> weekends. </w:t>
      </w:r>
      <w:r>
        <w:br/>
        <w:t>(A) at</w:t>
      </w:r>
      <w:r>
        <w:tab/>
        <w:t>(B) for</w:t>
      </w:r>
      <w:r>
        <w:tab/>
        <w:t>(C) too</w:t>
      </w:r>
      <w:r>
        <w:tab/>
        <w:t>(D) on</w:t>
      </w:r>
    </w:p>
    <w:p w:rsidR="00E215DA" w:rsidRDefault="00E215DA" w:rsidP="007872C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50" w:lineRule="exact"/>
        <w:ind w:hanging="1150"/>
      </w:pPr>
      <w:r>
        <w:t>(</w:t>
      </w:r>
      <w:r>
        <w:tab/>
      </w:r>
      <w:r>
        <w:rPr>
          <w:color w:val="FFFFFF"/>
        </w:rPr>
        <w:t>A</w:t>
      </w:r>
      <w:r>
        <w:rPr>
          <w:color w:val="FFFFFF"/>
        </w:rPr>
        <w:tab/>
      </w:r>
      <w:r>
        <w:t>)</w:t>
      </w:r>
      <w:r>
        <w:tab/>
        <w:t xml:space="preserve">15. Music is </w:t>
      </w:r>
      <w:r>
        <w:rPr>
          <w:rFonts w:hint="eastAsia"/>
          <w:u w:val="single"/>
        </w:rPr>
        <w:t xml:space="preserve">　　　　　　</w:t>
      </w:r>
      <w:r>
        <w:t xml:space="preserve"> fun.</w:t>
      </w:r>
      <w:r>
        <w:br/>
        <w:t xml:space="preserve">(A) a lot of </w:t>
      </w:r>
      <w:r>
        <w:tab/>
        <w:t>(B) many</w:t>
      </w:r>
      <w:r>
        <w:tab/>
        <w:t>(C) a lot</w:t>
      </w:r>
      <w:r>
        <w:tab/>
        <w:t>(D) about</w:t>
      </w:r>
    </w:p>
    <w:p w:rsidR="00E215DA" w:rsidRDefault="00E215DA" w:rsidP="007872C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50" w:lineRule="exact"/>
        <w:ind w:hanging="1150"/>
      </w:pPr>
      <w:r>
        <w:t>(</w:t>
      </w:r>
      <w:r>
        <w:tab/>
      </w:r>
      <w:r>
        <w:rPr>
          <w:color w:val="FFFFFF"/>
        </w:rPr>
        <w:t>B</w:t>
      </w:r>
      <w:r>
        <w:rPr>
          <w:color w:val="FFFFFF"/>
        </w:rPr>
        <w:tab/>
      </w:r>
      <w:r>
        <w:t>)</w:t>
      </w:r>
      <w:r>
        <w:tab/>
        <w:t xml:space="preserve">16. </w:t>
      </w:r>
      <w:r>
        <w:rPr>
          <w:rFonts w:ascii="Verdana" w:hAnsi="Verdana"/>
        </w:rPr>
        <w:t>I</w:t>
      </w:r>
      <w:r>
        <w:t xml:space="preserve"> don’t like apples, but my sisters </w:t>
      </w:r>
      <w:r>
        <w:rPr>
          <w:rFonts w:hint="eastAsia"/>
          <w:u w:val="single"/>
        </w:rPr>
        <w:t xml:space="preserve">　　　　　　</w:t>
      </w:r>
      <w:r>
        <w:t>.</w:t>
      </w:r>
      <w:r>
        <w:br/>
        <w:t>(A) don’t</w:t>
      </w:r>
      <w:r>
        <w:tab/>
        <w:t>(B) do</w:t>
      </w:r>
      <w:r>
        <w:tab/>
        <w:t>(C) aren’t</w:t>
      </w:r>
      <w:r>
        <w:tab/>
        <w:t>(D) are</w:t>
      </w:r>
    </w:p>
    <w:p w:rsidR="00E215DA" w:rsidRDefault="00E215DA" w:rsidP="007872C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62" w:lineRule="exact"/>
        <w:ind w:hanging="1150"/>
      </w:pPr>
      <w:r>
        <w:t>(</w:t>
      </w:r>
      <w:r>
        <w:tab/>
      </w:r>
      <w:r>
        <w:rPr>
          <w:color w:val="FFFFFF"/>
        </w:rPr>
        <w:t>D</w:t>
      </w:r>
      <w:r>
        <w:rPr>
          <w:color w:val="FFFFFF"/>
        </w:rPr>
        <w:tab/>
      </w:r>
      <w:r>
        <w:t>)</w:t>
      </w:r>
      <w:r>
        <w:tab/>
        <w:t xml:space="preserve">17. </w:t>
      </w:r>
      <w:r>
        <w:rPr>
          <w:rFonts w:hint="eastAsia"/>
          <w:u w:val="single"/>
        </w:rPr>
        <w:t xml:space="preserve">　　　　　　</w:t>
      </w:r>
      <w:r>
        <w:t xml:space="preserve"> that cat’s </w:t>
      </w:r>
      <w:r>
        <w:rPr>
          <w:rFonts w:hint="eastAsia"/>
          <w:u w:val="single"/>
        </w:rPr>
        <w:t xml:space="preserve">　　　　　　</w:t>
      </w:r>
      <w:r>
        <w:t xml:space="preserve"> small?</w:t>
      </w:r>
      <w:r>
        <w:br/>
        <w:t xml:space="preserve">(A) </w:t>
      </w:r>
      <w:r>
        <w:rPr>
          <w:rFonts w:ascii="Verdana" w:hAnsi="Verdana"/>
        </w:rPr>
        <w:t>I</w:t>
      </w:r>
      <w:r>
        <w:t>s ; eye</w:t>
      </w:r>
      <w:r>
        <w:tab/>
        <w:t xml:space="preserve">(B) </w:t>
      </w:r>
      <w:r>
        <w:rPr>
          <w:rFonts w:ascii="Verdana" w:hAnsi="Verdana"/>
        </w:rPr>
        <w:t>I</w:t>
      </w:r>
      <w:r>
        <w:t>s ; hair</w:t>
      </w:r>
      <w:r>
        <w:tab/>
        <w:t>(C) Are ; nose</w:t>
      </w:r>
      <w:r>
        <w:tab/>
        <w:t>(D) Are ; eyes</w:t>
      </w:r>
    </w:p>
    <w:p w:rsidR="00E215DA" w:rsidRDefault="00E215DA" w:rsidP="007872C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62" w:lineRule="exact"/>
        <w:ind w:hanging="1150"/>
      </w:pPr>
      <w:r>
        <w:t>(</w:t>
      </w:r>
      <w:r>
        <w:tab/>
      </w:r>
      <w:r>
        <w:rPr>
          <w:color w:val="FFFFFF"/>
        </w:rPr>
        <w:t>C</w:t>
      </w:r>
      <w:r>
        <w:rPr>
          <w:color w:val="FFFFFF"/>
        </w:rPr>
        <w:tab/>
      </w:r>
      <w:r>
        <w:t>)</w:t>
      </w:r>
      <w:r>
        <w:tab/>
        <w:t xml:space="preserve">18. What does he do ________ his free time? </w:t>
      </w:r>
      <w:r>
        <w:br/>
        <w:t>(A) on</w:t>
      </w:r>
      <w:r>
        <w:tab/>
        <w:t xml:space="preserve">(B) during </w:t>
      </w:r>
      <w:r>
        <w:tab/>
        <w:t>(C) between</w:t>
      </w:r>
      <w:r>
        <w:tab/>
        <w:t>(D) in</w:t>
      </w:r>
    </w:p>
    <w:p w:rsidR="00E215DA" w:rsidRDefault="00E215DA" w:rsidP="007872C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62" w:lineRule="exact"/>
        <w:ind w:hanging="1150"/>
      </w:pPr>
      <w:r>
        <w:t>(</w:t>
      </w:r>
      <w:r>
        <w:tab/>
      </w:r>
      <w:r>
        <w:rPr>
          <w:color w:val="FFFFFF"/>
        </w:rPr>
        <w:t>B</w:t>
      </w:r>
      <w:r>
        <w:rPr>
          <w:color w:val="FFFFFF"/>
        </w:rPr>
        <w:tab/>
      </w:r>
      <w:r>
        <w:t>)</w:t>
      </w:r>
      <w:r>
        <w:tab/>
        <w:t xml:space="preserve">19. </w:t>
      </w:r>
      <w:r>
        <w:rPr>
          <w:rFonts w:ascii="Verdana" w:hAnsi="Verdana"/>
        </w:rPr>
        <w:t>I</w:t>
      </w:r>
      <w:r>
        <w:t xml:space="preserve"> </w:t>
      </w:r>
      <w:r>
        <w:rPr>
          <w:rFonts w:hint="eastAsia"/>
          <w:u w:val="single"/>
        </w:rPr>
        <w:t xml:space="preserve">　　　　　　</w:t>
      </w:r>
      <w:r>
        <w:t xml:space="preserve"> two flowers, but my brothers </w:t>
      </w:r>
      <w:r>
        <w:rPr>
          <w:rFonts w:hint="eastAsia"/>
          <w:u w:val="single"/>
        </w:rPr>
        <w:t xml:space="preserve">　　　　　　</w:t>
      </w:r>
      <w:r>
        <w:t>.</w:t>
      </w:r>
      <w:r>
        <w:br/>
        <w:t>(A) has ; doesn’t</w:t>
      </w:r>
      <w:r>
        <w:tab/>
        <w:t>(B) have ; don’t</w:t>
      </w:r>
      <w:r>
        <w:tab/>
        <w:t>(C) have ; hasn’t</w:t>
      </w:r>
      <w:r>
        <w:tab/>
        <w:t>(D) have ; doesn’t</w:t>
      </w:r>
    </w:p>
    <w:p w:rsidR="00E215DA" w:rsidRDefault="00E215DA" w:rsidP="007872C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62" w:lineRule="exact"/>
        <w:ind w:hanging="1150"/>
      </w:pPr>
      <w:r>
        <w:t>(</w:t>
      </w:r>
      <w:r>
        <w:tab/>
      </w:r>
      <w:r>
        <w:rPr>
          <w:color w:val="FFFFFF"/>
        </w:rPr>
        <w:t>A</w:t>
      </w:r>
      <w:r>
        <w:rPr>
          <w:color w:val="FFFFFF"/>
        </w:rPr>
        <w:tab/>
      </w:r>
      <w:r>
        <w:t>)</w:t>
      </w:r>
      <w:r>
        <w:tab/>
        <w:t xml:space="preserve">20. Does he </w:t>
      </w:r>
      <w:r>
        <w:rPr>
          <w:rFonts w:hint="eastAsia"/>
          <w:u w:val="single"/>
        </w:rPr>
        <w:t xml:space="preserve">　　　　　　</w:t>
      </w:r>
      <w:r>
        <w:t xml:space="preserve"> English every day?</w:t>
      </w:r>
      <w:r>
        <w:br/>
        <w:t>(A) study</w:t>
      </w:r>
      <w:r>
        <w:tab/>
        <w:t xml:space="preserve">(B) studies </w:t>
      </w:r>
      <w:r>
        <w:tab/>
        <w:t xml:space="preserve">(C) is studying </w:t>
      </w:r>
      <w:r>
        <w:tab/>
        <w:t>(D) studying</w:t>
      </w:r>
    </w:p>
    <w:p w:rsidR="00E215DA" w:rsidRDefault="00E215DA" w:rsidP="007872C3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62" w:lineRule="exact"/>
        <w:ind w:hanging="1150"/>
      </w:pP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</w:pPr>
      <w:r>
        <w:t>(</w:t>
      </w:r>
      <w:r>
        <w:tab/>
      </w:r>
      <w:r>
        <w:rPr>
          <w:color w:val="FFFFFF"/>
        </w:rPr>
        <w:t>B</w:t>
      </w:r>
      <w:r>
        <w:rPr>
          <w:color w:val="FFFFFF"/>
        </w:rPr>
        <w:tab/>
      </w:r>
      <w:r>
        <w:t>)</w:t>
      </w:r>
      <w:r>
        <w:tab/>
        <w:t xml:space="preserve">21. He </w:t>
      </w:r>
      <w:r>
        <w:rPr>
          <w:rFonts w:hint="eastAsia"/>
          <w:u w:val="single"/>
        </w:rPr>
        <w:t xml:space="preserve">　　　　　　</w:t>
      </w:r>
      <w:r>
        <w:t xml:space="preserve"> his teeth before he goes to bed.</w:t>
      </w:r>
      <w:r>
        <w:br/>
        <w:t>(A) brushs</w:t>
      </w:r>
      <w:r>
        <w:tab/>
        <w:t>(B) brushes</w:t>
      </w:r>
      <w:r>
        <w:tab/>
        <w:t>(C) brush</w:t>
      </w:r>
      <w:r>
        <w:tab/>
        <w:t>(D) is brushing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</w:pPr>
      <w:r>
        <w:t>(</w:t>
      </w:r>
      <w:r>
        <w:tab/>
      </w:r>
      <w:r>
        <w:rPr>
          <w:color w:val="FFFFFF"/>
        </w:rPr>
        <w:t>C</w:t>
      </w:r>
      <w:r>
        <w:rPr>
          <w:color w:val="FFFFFF"/>
        </w:rPr>
        <w:tab/>
      </w:r>
      <w:r>
        <w:t>)</w:t>
      </w:r>
      <w:r>
        <w:tab/>
        <w:t xml:space="preserve">22. Does Amy see a movie every night?  Yes, she </w:t>
      </w:r>
      <w:r>
        <w:rPr>
          <w:rFonts w:hint="eastAsia"/>
          <w:u w:val="single"/>
        </w:rPr>
        <w:t xml:space="preserve">　　　　　　</w:t>
      </w:r>
      <w:r>
        <w:t>.</w:t>
      </w:r>
      <w:r>
        <w:br/>
        <w:t>(A) see</w:t>
      </w:r>
      <w:r>
        <w:tab/>
        <w:t>(B) sees</w:t>
      </w:r>
      <w:r>
        <w:tab/>
        <w:t>(C) does</w:t>
      </w:r>
      <w:r>
        <w:tab/>
        <w:t>(D) do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</w:pPr>
      <w:r>
        <w:t>(</w:t>
      </w:r>
      <w:r>
        <w:tab/>
      </w:r>
      <w:r>
        <w:rPr>
          <w:color w:val="FFFFFF"/>
        </w:rPr>
        <w:t>A</w:t>
      </w:r>
      <w:r>
        <w:rPr>
          <w:color w:val="FFFFFF"/>
        </w:rPr>
        <w:tab/>
      </w:r>
      <w:r>
        <w:t>)</w:t>
      </w:r>
      <w:r>
        <w:tab/>
        <w:t xml:space="preserve">23. </w:t>
      </w:r>
      <w:r>
        <w:rPr>
          <w:rFonts w:hint="eastAsia"/>
          <w:u w:val="single"/>
        </w:rPr>
        <w:t xml:space="preserve">　　　　　　</w:t>
      </w:r>
      <w:r>
        <w:t xml:space="preserve"> Amy and Tom play basketball together?</w:t>
      </w:r>
      <w:r>
        <w:br/>
        <w:t xml:space="preserve">(A) Do </w:t>
      </w:r>
      <w:r>
        <w:tab/>
        <w:t>(B) Does</w:t>
      </w:r>
      <w:r>
        <w:tab/>
        <w:t>(C) Are</w:t>
      </w:r>
      <w:r>
        <w:tab/>
        <w:t>(D) Do not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</w:pPr>
      <w:r>
        <w:t>(</w:t>
      </w:r>
      <w:r>
        <w:tab/>
      </w:r>
      <w:r>
        <w:rPr>
          <w:color w:val="FFFFFF"/>
        </w:rPr>
        <w:t>A</w:t>
      </w:r>
      <w:r>
        <w:rPr>
          <w:color w:val="FFFFFF"/>
        </w:rPr>
        <w:tab/>
      </w:r>
      <w:r>
        <w:t>)</w:t>
      </w:r>
      <w:r>
        <w:tab/>
        <w:t xml:space="preserve">24. _________ everyone have a new notebook?  Yes, we </w:t>
      </w:r>
      <w:r w:rsidRPr="00723AB1">
        <w:t>do</w:t>
      </w:r>
      <w:r>
        <w:t>.</w:t>
      </w:r>
      <w:r>
        <w:br/>
        <w:t>(A) Do</w:t>
      </w:r>
      <w:r>
        <w:tab/>
        <w:t>(B) Is</w:t>
      </w:r>
      <w:r>
        <w:tab/>
        <w:t>(C) Does</w:t>
      </w:r>
      <w:r>
        <w:tab/>
        <w:t>(D) Are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25. Look at my gift </w:t>
      </w:r>
      <w:r>
        <w:rPr>
          <w:rFonts w:hint="eastAsia"/>
          <w:u w:val="single"/>
        </w:rPr>
        <w:t xml:space="preserve">　　　　　　</w:t>
      </w:r>
      <w:r>
        <w:t xml:space="preserve"> Mom.  </w:t>
      </w:r>
      <w:r>
        <w:rPr>
          <w:rFonts w:ascii="Verdana" w:hAnsi="Verdana"/>
        </w:rPr>
        <w:t>I</w:t>
      </w:r>
      <w:r>
        <w:t>t’s a pretty watch.</w:t>
      </w:r>
      <w:r>
        <w:rPr>
          <w:highlight w:val="yellow"/>
        </w:rPr>
        <w:br/>
      </w:r>
      <w:r>
        <w:t>(A) to</w:t>
      </w:r>
      <w:r>
        <w:tab/>
        <w:t>(B) for</w:t>
      </w:r>
      <w:r>
        <w:tab/>
        <w:t>(C) on</w:t>
      </w:r>
      <w:r>
        <w:tab/>
        <w:t>(D) in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26. Mother’s Day is </w:t>
      </w:r>
      <w:r>
        <w:rPr>
          <w:rFonts w:hint="eastAsia"/>
          <w:u w:val="single"/>
        </w:rPr>
        <w:t xml:space="preserve">　　　　　　</w:t>
      </w:r>
      <w:r>
        <w:t xml:space="preserve"> the second Sunday </w:t>
      </w:r>
      <w:r>
        <w:rPr>
          <w:rFonts w:hint="eastAsia"/>
          <w:u w:val="single"/>
        </w:rPr>
        <w:t xml:space="preserve">　　　　　　</w:t>
      </w:r>
      <w:r>
        <w:t xml:space="preserve"> May.</w:t>
      </w:r>
      <w:r>
        <w:rPr>
          <w:highlight w:val="yellow"/>
        </w:rPr>
        <w:br/>
      </w:r>
      <w:r>
        <w:t>(A) at ; of</w:t>
      </w:r>
      <w:r>
        <w:tab/>
        <w:t>(B) on ; in</w:t>
      </w:r>
      <w:r>
        <w:tab/>
        <w:t>(C) at ; in</w:t>
      </w:r>
      <w:r>
        <w:tab/>
        <w:t>(D) on ; of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27. </w:t>
      </w:r>
      <w:r>
        <w:rPr>
          <w:rFonts w:ascii="Verdana" w:hAnsi="Verdana"/>
        </w:rPr>
        <w:t>I</w:t>
      </w:r>
      <w:r>
        <w:t xml:space="preserve"> can’t see </w:t>
      </w:r>
      <w:r>
        <w:rPr>
          <w:rFonts w:hint="eastAsia"/>
          <w:u w:val="single"/>
        </w:rPr>
        <w:t xml:space="preserve">　　　　　　</w:t>
      </w:r>
      <w:r>
        <w:t xml:space="preserve"> in the box.</w:t>
      </w:r>
      <w:r>
        <w:rPr>
          <w:highlight w:val="yellow"/>
        </w:rPr>
        <w:br/>
      </w:r>
      <w:r>
        <w:t>(A) something</w:t>
      </w:r>
      <w:r>
        <w:tab/>
        <w:t>(B) anything</w:t>
      </w:r>
      <w:r>
        <w:tab/>
        <w:t>(C) thing</w:t>
      </w:r>
      <w:r>
        <w:tab/>
        <w:t>(D) nothing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  <w:rPr>
          <w:highlight w:val="yellow"/>
        </w:rPr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28. A: What’s the date today?  B: </w:t>
      </w:r>
      <w:r>
        <w:rPr>
          <w:rFonts w:ascii="Verdana" w:hAnsi="Verdana"/>
        </w:rPr>
        <w:t>I</w:t>
      </w:r>
      <w:r>
        <w:t xml:space="preserve">t’s </w:t>
      </w:r>
      <w:r>
        <w:rPr>
          <w:rFonts w:hint="eastAsia"/>
          <w:u w:val="single"/>
        </w:rPr>
        <w:t xml:space="preserve">　　　　　　</w:t>
      </w:r>
      <w:r>
        <w:t xml:space="preserve"> </w:t>
      </w:r>
      <w:r>
        <w:rPr>
          <w:rFonts w:hint="eastAsia"/>
          <w:u w:val="single"/>
        </w:rPr>
        <w:t xml:space="preserve">　　　　　　</w:t>
      </w:r>
      <w:r>
        <w:t xml:space="preserve">. </w:t>
      </w:r>
      <w:r>
        <w:rPr>
          <w:highlight w:val="yellow"/>
        </w:rPr>
        <w:br/>
      </w:r>
      <w:r>
        <w:t>(A) six March</w:t>
      </w:r>
      <w:r>
        <w:tab/>
        <w:t>(B) March Six</w:t>
      </w:r>
      <w:r>
        <w:tab/>
        <w:t>(C) March sixth</w:t>
      </w:r>
      <w:r>
        <w:tab/>
        <w:t>(D) sixth March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  <w:rPr>
          <w:highlight w:val="yellow"/>
        </w:rPr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29. My mother always takes good care </w:t>
      </w:r>
      <w:r>
        <w:rPr>
          <w:rFonts w:hint="eastAsia"/>
          <w:u w:val="single"/>
        </w:rPr>
        <w:t xml:space="preserve">　　　　　　</w:t>
      </w:r>
      <w:r>
        <w:t xml:space="preserve"> me.</w:t>
      </w:r>
      <w:r>
        <w:br/>
        <w:t xml:space="preserve">(A) of </w:t>
      </w:r>
      <w:r>
        <w:tab/>
        <w:t>(B) about</w:t>
      </w:r>
      <w:r>
        <w:tab/>
        <w:t>(C) for</w:t>
      </w:r>
      <w:r>
        <w:tab/>
        <w:t>(D) in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  <w:rPr>
          <w:highlight w:val="yellow"/>
        </w:rPr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30. Nancy usually studies in the library </w:t>
      </w:r>
      <w:r>
        <w:rPr>
          <w:rFonts w:hint="eastAsia"/>
          <w:u w:val="single"/>
        </w:rPr>
        <w:t xml:space="preserve">　　　　　　</w:t>
      </w:r>
      <w:r>
        <w:t xml:space="preserve"> weekend. </w:t>
      </w:r>
      <w:r>
        <w:rPr>
          <w:highlight w:val="yellow"/>
        </w:rPr>
        <w:br/>
      </w:r>
      <w:r>
        <w:t>(A) X</w:t>
      </w:r>
      <w:r>
        <w:tab/>
        <w:t>(B) in</w:t>
      </w:r>
      <w:r>
        <w:tab/>
        <w:t>(C) every</w:t>
      </w:r>
      <w:r>
        <w:tab/>
        <w:t xml:space="preserve">(D) on 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31. Today is </w:t>
      </w:r>
      <w:r>
        <w:rPr>
          <w:rFonts w:hint="eastAsia"/>
          <w:u w:val="single"/>
        </w:rPr>
        <w:t xml:space="preserve">　　　　　　</w:t>
      </w:r>
      <w:r>
        <w:t xml:space="preserve"> July seventh.</w:t>
      </w:r>
      <w:r>
        <w:rPr>
          <w:highlight w:val="yellow"/>
        </w:rPr>
        <w:br/>
      </w:r>
      <w:r>
        <w:t>(A) on</w:t>
      </w:r>
      <w:r>
        <w:tab/>
        <w:t>(B) X</w:t>
      </w:r>
      <w:r>
        <w:tab/>
        <w:t>(C) in</w:t>
      </w:r>
      <w:r>
        <w:tab/>
        <w:t>(D) at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24"/>
          <w:tab w:val="left" w:pos="1036"/>
          <w:tab w:val="left" w:pos="3261"/>
          <w:tab w:val="left" w:pos="5670"/>
          <w:tab w:val="left" w:pos="7797"/>
        </w:tabs>
        <w:spacing w:line="324" w:lineRule="auto"/>
        <w:ind w:hanging="1150"/>
        <w:rPr>
          <w:highlight w:val="yellow"/>
        </w:rPr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32. Look at </w:t>
      </w:r>
      <w:r>
        <w:rPr>
          <w:rFonts w:hint="eastAsia"/>
          <w:u w:val="single"/>
        </w:rPr>
        <w:t xml:space="preserve">　　　　　　</w:t>
      </w:r>
      <w:r>
        <w:t>.  Aren’t they very cute?</w:t>
      </w:r>
      <w:r>
        <w:br/>
        <w:t>(A) they</w:t>
      </w:r>
      <w:r>
        <w:tab/>
        <w:t>(B) us</w:t>
      </w:r>
      <w:r>
        <w:tab/>
        <w:t>(C) it</w:t>
      </w:r>
      <w:r>
        <w:tab/>
        <w:t>(D) them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50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spacing w:line="324" w:lineRule="auto"/>
        <w:ind w:hanging="1122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33. </w:t>
      </w:r>
      <w:r>
        <w:rPr>
          <w:rFonts w:ascii="Verdana" w:hAnsi="Verdana"/>
        </w:rPr>
        <w:t>I</w:t>
      </w:r>
      <w:r>
        <w:t xml:space="preserve">t’s December 30th.  The New Year is </w:t>
      </w:r>
      <w:r>
        <w:rPr>
          <w:rFonts w:hint="eastAsia"/>
          <w:u w:val="single"/>
        </w:rPr>
        <w:t xml:space="preserve">　　　　　　</w:t>
      </w:r>
      <w:r>
        <w:t xml:space="preserve">. </w:t>
      </w:r>
      <w:r>
        <w:br/>
        <w:t>(A) to come</w:t>
      </w:r>
      <w:r>
        <w:tab/>
        <w:t>(B) comeing</w:t>
      </w:r>
      <w:r>
        <w:tab/>
        <w:t>(C) coming</w:t>
      </w:r>
      <w:r>
        <w:tab/>
        <w:t>(D) come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24"/>
          <w:tab w:val="left" w:pos="1050"/>
          <w:tab w:val="left" w:pos="3261"/>
          <w:tab w:val="left" w:pos="5670"/>
          <w:tab w:val="left" w:pos="7797"/>
        </w:tabs>
        <w:spacing w:line="324" w:lineRule="auto"/>
        <w:ind w:hanging="1122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 w:rsidRPr="007872C3">
        <w:rPr>
          <w:sz w:val="10"/>
          <w:szCs w:val="10"/>
        </w:rPr>
        <w:t xml:space="preserve"> </w:t>
      </w:r>
      <w:r>
        <w:t xml:space="preserve">34. A: </w:t>
      </w:r>
      <w:r>
        <w:rPr>
          <w:rFonts w:hint="eastAsia"/>
          <w:u w:val="single"/>
        </w:rPr>
        <w:t xml:space="preserve">　　　　　　</w:t>
      </w:r>
      <w:r>
        <w:t xml:space="preserve"> is your birthday?  B: </w:t>
      </w:r>
      <w:r>
        <w:rPr>
          <w:rFonts w:ascii="Verdana" w:hAnsi="Verdana"/>
        </w:rPr>
        <w:t>I</w:t>
      </w:r>
      <w:r>
        <w:t>t’s on May 2nd.</w:t>
      </w:r>
      <w:r>
        <w:br/>
        <w:t>(A) When</w:t>
      </w:r>
      <w:r>
        <w:tab/>
        <w:t>(B) What</w:t>
      </w:r>
      <w:r>
        <w:tab/>
        <w:t>(C) Where</w:t>
      </w:r>
      <w:r>
        <w:tab/>
        <w:t>(D) Before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spacing w:line="324" w:lineRule="auto"/>
        <w:ind w:hanging="1122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35. A: Which </w:t>
      </w:r>
      <w:r>
        <w:rPr>
          <w:rFonts w:hint="eastAsia"/>
          <w:u w:val="single"/>
        </w:rPr>
        <w:t xml:space="preserve">　　　　　　</w:t>
      </w:r>
      <w:r>
        <w:t xml:space="preserve"> Frank want, water or juice?  B: He likes water.</w:t>
      </w:r>
      <w:r>
        <w:br/>
        <w:t>(A) is</w:t>
      </w:r>
      <w:r>
        <w:tab/>
        <w:t>(B) can</w:t>
      </w:r>
      <w:r>
        <w:tab/>
        <w:t>(C) do</w:t>
      </w:r>
      <w:r>
        <w:tab/>
        <w:t>(D) does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spacing w:line="324" w:lineRule="auto"/>
        <w:ind w:hanging="1122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36. </w:t>
      </w:r>
      <w:r>
        <w:rPr>
          <w:rFonts w:hint="eastAsia"/>
          <w:u w:val="single"/>
        </w:rPr>
        <w:t xml:space="preserve">　　　　　　</w:t>
      </w:r>
      <w:r>
        <w:t xml:space="preserve"> fruit is bigger, an apple or an orange?</w:t>
      </w:r>
      <w:r>
        <w:br/>
        <w:t>(A) What</w:t>
      </w:r>
      <w:r>
        <w:tab/>
        <w:t xml:space="preserve">(B) Which </w:t>
      </w:r>
      <w:r>
        <w:tab/>
        <w:t>(C) Where</w:t>
      </w:r>
      <w:r>
        <w:tab/>
        <w:t>(D) Why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spacing w:line="324" w:lineRule="auto"/>
        <w:ind w:hanging="1122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37. Kitty: </w:t>
      </w:r>
      <w:r>
        <w:rPr>
          <w:rFonts w:hint="eastAsia"/>
          <w:u w:val="single"/>
        </w:rPr>
        <w:t xml:space="preserve">　　　　　　</w:t>
      </w:r>
      <w:r>
        <w:t xml:space="preserve"> do you like, rice </w:t>
      </w:r>
      <w:r>
        <w:rPr>
          <w:rFonts w:hint="eastAsia"/>
          <w:u w:val="single"/>
        </w:rPr>
        <w:t xml:space="preserve">　　　　　　</w:t>
      </w:r>
      <w:r>
        <w:t xml:space="preserve"> noodles?  Micky: </w:t>
      </w:r>
      <w:r>
        <w:rPr>
          <w:rFonts w:ascii="Verdana" w:hAnsi="Verdana"/>
        </w:rPr>
        <w:t>I</w:t>
      </w:r>
      <w:r>
        <w:t xml:space="preserve"> like rice.</w:t>
      </w:r>
      <w:r>
        <w:br/>
        <w:t>(A) Which ; or</w:t>
      </w:r>
      <w:r>
        <w:tab/>
        <w:t>(B) What ; or</w:t>
      </w:r>
      <w:r>
        <w:tab/>
        <w:t>(C) Which ; and</w:t>
      </w:r>
      <w:r>
        <w:tab/>
        <w:t>(D) What ; and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spacing w:line="324" w:lineRule="auto"/>
        <w:ind w:hanging="1122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38. A: </w:t>
      </w:r>
      <w:r>
        <w:rPr>
          <w:rFonts w:hint="eastAsia"/>
          <w:u w:val="single"/>
        </w:rPr>
        <w:t xml:space="preserve">　　　　　　</w:t>
      </w:r>
      <w:r>
        <w:t xml:space="preserve"> is it?  B: Two hundred dollars.</w:t>
      </w:r>
      <w:r>
        <w:br/>
        <w:t>(A) How many</w:t>
      </w:r>
      <w:r>
        <w:tab/>
        <w:t xml:space="preserve">(B) How much </w:t>
      </w:r>
      <w:r>
        <w:tab/>
        <w:t xml:space="preserve">(C) Which </w:t>
      </w:r>
      <w:r>
        <w:tab/>
        <w:t>(D) What else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spacing w:line="324" w:lineRule="auto"/>
        <w:ind w:hanging="1122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39. A: Which do you like, tea or coffee?  B: </w:t>
      </w:r>
      <w:r>
        <w:rPr>
          <w:rFonts w:hint="eastAsia"/>
          <w:u w:val="single"/>
        </w:rPr>
        <w:t xml:space="preserve">　　　　　　</w:t>
      </w:r>
      <w:r>
        <w:br/>
        <w:t xml:space="preserve">(A) Yes, </w:t>
      </w:r>
      <w:r>
        <w:rPr>
          <w:rFonts w:ascii="Verdana" w:hAnsi="Verdana"/>
        </w:rPr>
        <w:t>I</w:t>
      </w:r>
      <w:r>
        <w:t xml:space="preserve"> like tea.</w:t>
      </w:r>
      <w:r>
        <w:tab/>
        <w:t xml:space="preserve">(B) No, </w:t>
      </w:r>
      <w:r>
        <w:rPr>
          <w:rFonts w:ascii="Verdana" w:hAnsi="Verdana"/>
        </w:rPr>
        <w:t>I</w:t>
      </w:r>
      <w:r>
        <w:t xml:space="preserve"> like coffee.</w:t>
      </w:r>
      <w:r>
        <w:tab/>
        <w:t xml:space="preserve">(C) </w:t>
      </w:r>
      <w:r>
        <w:rPr>
          <w:rFonts w:ascii="Verdana" w:hAnsi="Verdana"/>
        </w:rPr>
        <w:t>I</w:t>
      </w:r>
      <w:r>
        <w:t xml:space="preserve"> don’t like milk.</w:t>
      </w:r>
      <w:r>
        <w:tab/>
        <w:t xml:space="preserve">(D) </w:t>
      </w:r>
      <w:r>
        <w:rPr>
          <w:rFonts w:ascii="Verdana" w:hAnsi="Verdana"/>
        </w:rPr>
        <w:t>I</w:t>
      </w:r>
      <w:r>
        <w:t xml:space="preserve"> like tea.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spacing w:line="324" w:lineRule="auto"/>
        <w:ind w:hanging="1122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40. Which do you like, </w:t>
      </w:r>
      <w:r>
        <w:rPr>
          <w:rFonts w:hint="eastAsia"/>
          <w:u w:val="single"/>
        </w:rPr>
        <w:t xml:space="preserve">　　　　　　</w:t>
      </w:r>
      <w:r>
        <w:t>?</w:t>
      </w:r>
      <w:r>
        <w:br/>
        <w:t>(A) cats or dogs</w:t>
      </w:r>
      <w:r>
        <w:tab/>
        <w:t>(B) cat or dog</w:t>
      </w:r>
      <w:r>
        <w:tab/>
        <w:t>(C) cats and dogs</w:t>
      </w:r>
      <w:r>
        <w:tab/>
        <w:t>(D) a cat and a dog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spacing w:line="324" w:lineRule="auto"/>
        <w:ind w:hanging="1122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41. </w:t>
      </w:r>
      <w:r>
        <w:rPr>
          <w:rFonts w:hint="eastAsia"/>
          <w:u w:val="single"/>
        </w:rPr>
        <w:t xml:space="preserve">　　　　　　</w:t>
      </w:r>
      <w:r>
        <w:t xml:space="preserve"> girl is your sister, Helen or Susan?</w:t>
      </w:r>
      <w:r>
        <w:br/>
        <w:t>(A) What</w:t>
      </w:r>
      <w:r>
        <w:tab/>
        <w:t>(B) Who</w:t>
      </w:r>
      <w:r>
        <w:tab/>
        <w:t>(C) Which</w:t>
      </w:r>
      <w:r>
        <w:tab/>
        <w:t>(D) How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hanging="1122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42. </w:t>
      </w:r>
      <w:r>
        <w:rPr>
          <w:rFonts w:ascii="Verdana" w:hAnsi="Verdana"/>
        </w:rPr>
        <w:t>I</w:t>
      </w:r>
      <w:r>
        <w:t xml:space="preserve">t’s time for dinner.  Which does your mother need, </w:t>
      </w:r>
      <w:r>
        <w:rPr>
          <w:rFonts w:hint="eastAsia"/>
          <w:u w:val="single"/>
        </w:rPr>
        <w:t xml:space="preserve">　　　　　　</w:t>
      </w:r>
      <w:r>
        <w:t>?</w:t>
      </w:r>
      <w:r>
        <w:br/>
        <w:t xml:space="preserve">(A) fried rice or noodles                (B) banana or orange </w:t>
      </w:r>
    </w:p>
    <w:p w:rsidR="00E215DA" w:rsidRDefault="00E215DA" w:rsidP="00F63D66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1302"/>
          <w:tab w:val="left" w:pos="3261"/>
          <w:tab w:val="left" w:pos="5670"/>
          <w:tab w:val="left" w:pos="7797"/>
        </w:tabs>
        <w:ind w:hanging="1122"/>
        <w:rPr>
          <w:rFonts w:ascii="Verdana" w:hAnsi="Verdana"/>
        </w:rPr>
      </w:pPr>
      <w:r>
        <w:tab/>
      </w:r>
      <w:r>
        <w:tab/>
        <w:t xml:space="preserve">   </w:t>
      </w:r>
      <w:r w:rsidRPr="00F63D66">
        <w:rPr>
          <w:sz w:val="4"/>
          <w:szCs w:val="4"/>
        </w:rPr>
        <w:t xml:space="preserve"> </w:t>
      </w:r>
      <w:r>
        <w:t>(C) green tea or black tea</w:t>
      </w:r>
      <w:r>
        <w:tab/>
        <w:t>(D) a frisbee or a drum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hanging="1122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43. A: </w:t>
      </w:r>
      <w:r>
        <w:rPr>
          <w:rFonts w:hint="eastAsia"/>
          <w:u w:val="single"/>
        </w:rPr>
        <w:t xml:space="preserve">　　　　　　</w:t>
      </w:r>
      <w:r>
        <w:t xml:space="preserve"> tea do you need?  B: </w:t>
      </w:r>
      <w:r>
        <w:rPr>
          <w:rFonts w:ascii="Verdana" w:hAnsi="Verdana"/>
        </w:rPr>
        <w:t>I</w:t>
      </w:r>
      <w:r>
        <w:t xml:space="preserve"> don’t need any.</w:t>
      </w:r>
      <w:r>
        <w:br/>
        <w:t>(A) How much</w:t>
      </w:r>
      <w:r>
        <w:tab/>
        <w:t>(B) How many</w:t>
      </w:r>
      <w:r>
        <w:tab/>
        <w:t>(C) How some</w:t>
      </w:r>
      <w:r>
        <w:tab/>
        <w:t>(D) How a lot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hanging="1122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44. Grace: How many pencils </w:t>
      </w:r>
      <w:r>
        <w:rPr>
          <w:rFonts w:hint="eastAsia"/>
          <w:u w:val="single"/>
        </w:rPr>
        <w:t xml:space="preserve">　　　　　　</w:t>
      </w:r>
      <w:r>
        <w:t xml:space="preserve"> in your pencil box?  Allen: Only one.</w:t>
      </w:r>
      <w:r>
        <w:br/>
        <w:t>(A) are there</w:t>
      </w:r>
      <w:r>
        <w:tab/>
        <w:t>(B) are they</w:t>
      </w:r>
      <w:r>
        <w:tab/>
        <w:t>(C) is there</w:t>
      </w:r>
      <w:r>
        <w:tab/>
        <w:t>(D) is it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hanging="1122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45. A: </w:t>
      </w:r>
      <w:r>
        <w:rPr>
          <w:rFonts w:hint="eastAsia"/>
          <w:u w:val="single"/>
        </w:rPr>
        <w:t xml:space="preserve">　　　　　　</w:t>
      </w:r>
      <w:r>
        <w:t xml:space="preserve"> bowls do we have?  B: We have forty bowls.</w:t>
      </w:r>
      <w:r>
        <w:br/>
        <w:t>(A) How much</w:t>
      </w:r>
      <w:r>
        <w:tab/>
        <w:t>(B) How many</w:t>
      </w:r>
      <w:r>
        <w:tab/>
        <w:t>(C) How old</w:t>
      </w:r>
      <w:r>
        <w:tab/>
        <w:t>(D) How tall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hanging="1122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46. A: How many </w:t>
      </w:r>
      <w:r>
        <w:rPr>
          <w:rFonts w:hint="eastAsia"/>
          <w:u w:val="single"/>
        </w:rPr>
        <w:t xml:space="preserve">　　　　　　</w:t>
      </w:r>
      <w:r>
        <w:t xml:space="preserve"> of ice cream do they need?  B: They need six.</w:t>
      </w:r>
      <w:r>
        <w:br/>
        <w:t>(A) glass</w:t>
      </w:r>
      <w:r>
        <w:tab/>
        <w:t>(B) bowls</w:t>
      </w:r>
      <w:r>
        <w:tab/>
        <w:t>(C) boxes</w:t>
      </w:r>
      <w:r>
        <w:tab/>
        <w:t>(D) can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hanging="1122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47. How much </w:t>
      </w:r>
      <w:r>
        <w:rPr>
          <w:rFonts w:hint="eastAsia"/>
          <w:u w:val="single"/>
        </w:rPr>
        <w:t xml:space="preserve">　　　　　　</w:t>
      </w:r>
      <w:r>
        <w:t xml:space="preserve"> the fried rice?</w:t>
      </w:r>
      <w:r>
        <w:br/>
        <w:t>(A) is</w:t>
      </w:r>
      <w:r>
        <w:tab/>
        <w:t>(B) have</w:t>
      </w:r>
      <w:r>
        <w:tab/>
        <w:t>(C) are</w:t>
      </w:r>
      <w:r>
        <w:tab/>
        <w:t>(D) has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hanging="1122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48. Tank: </w:t>
      </w:r>
      <w:r>
        <w:rPr>
          <w:rFonts w:hint="eastAsia"/>
          <w:u w:val="single"/>
        </w:rPr>
        <w:t xml:space="preserve">　　　　　　</w:t>
      </w:r>
      <w:r>
        <w:t xml:space="preserve">  Ella: </w:t>
      </w:r>
      <w:r>
        <w:rPr>
          <w:rFonts w:ascii="Verdana" w:hAnsi="Verdana"/>
        </w:rPr>
        <w:t>I</w:t>
      </w:r>
      <w:r>
        <w:t>t’s one thousand dollars.</w:t>
      </w:r>
      <w:r>
        <w:br/>
        <w:t>(A) How much milk is there?</w:t>
      </w:r>
      <w:r>
        <w:tab/>
        <w:t>(B) How much are ten apples?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leftChars="50" w:left="120" w:firstLineChars="480" w:firstLine="1152"/>
      </w:pPr>
      <w:r>
        <w:t>(C) How much is that bag?</w:t>
      </w:r>
      <w:r>
        <w:tab/>
        <w:t>(D) How many are they?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hanging="1122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49. How much </w:t>
      </w:r>
      <w:r>
        <w:rPr>
          <w:rFonts w:hint="eastAsia"/>
          <w:u w:val="single"/>
        </w:rPr>
        <w:t xml:space="preserve">　　　　　　</w:t>
      </w:r>
      <w:r>
        <w:t xml:space="preserve"> a pencil and an eraser?</w:t>
      </w:r>
      <w:r>
        <w:br/>
        <w:t>(A) is</w:t>
      </w:r>
      <w:r>
        <w:tab/>
        <w:t>(B) are</w:t>
      </w:r>
      <w:r>
        <w:tab/>
        <w:t>(C) more</w:t>
      </w:r>
      <w:r>
        <w:tab/>
        <w:t>(D) all</w:t>
      </w:r>
    </w:p>
    <w:p w:rsidR="00E215DA" w:rsidRDefault="00E215DA" w:rsidP="007872C3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83"/>
          <w:tab w:val="left" w:pos="7797"/>
        </w:tabs>
        <w:ind w:hanging="1122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50. A: </w:t>
      </w:r>
      <w:r>
        <w:rPr>
          <w:rFonts w:hint="eastAsia"/>
          <w:u w:val="single"/>
        </w:rPr>
        <w:t xml:space="preserve">　　　　　　</w:t>
      </w:r>
      <w:r>
        <w:t xml:space="preserve"> green tea </w:t>
      </w:r>
      <w:r>
        <w:rPr>
          <w:rFonts w:hint="eastAsia"/>
          <w:u w:val="single"/>
        </w:rPr>
        <w:t xml:space="preserve">　　　　　　</w:t>
      </w:r>
      <w:r>
        <w:t xml:space="preserve"> the men need?  B: Two bottles.</w:t>
      </w:r>
      <w:r>
        <w:br/>
        <w:t>(A) How much ; is there                (B) How many ; are there</w:t>
      </w:r>
    </w:p>
    <w:p w:rsidR="00E215DA" w:rsidRDefault="00E215DA" w:rsidP="000C623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725"/>
          <w:tab w:val="left" w:pos="7797"/>
        </w:tabs>
        <w:ind w:leftChars="50" w:left="120" w:firstLineChars="480" w:firstLine="1152"/>
      </w:pPr>
      <w:r>
        <w:t>(C) How much ; does</w:t>
      </w:r>
      <w:r>
        <w:tab/>
        <w:t>(D) How much ; do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670"/>
          <w:tab w:val="left" w:pos="7797"/>
        </w:tabs>
        <w:ind w:left="1078" w:hanging="938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>51. How many glasses of ice tea ___________ there?  B: Three.</w:t>
      </w:r>
    </w:p>
    <w:p w:rsidR="00E215DA" w:rsidRDefault="00E215DA" w:rsidP="00FF0CD2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96"/>
          <w:tab w:val="left" w:pos="966"/>
          <w:tab w:val="left" w:pos="1050"/>
          <w:tab w:val="left" w:pos="3261"/>
          <w:tab w:val="left" w:pos="5670"/>
          <w:tab w:val="left" w:pos="7797"/>
        </w:tabs>
        <w:ind w:hanging="1122"/>
      </w:pPr>
      <w:r>
        <w:tab/>
      </w:r>
      <w:r>
        <w:tab/>
      </w:r>
      <w:r>
        <w:tab/>
      </w:r>
      <w:r>
        <w:tab/>
      </w:r>
      <w:r>
        <w:tab/>
        <w:t>(A) is</w:t>
      </w:r>
      <w:r>
        <w:tab/>
        <w:t>(B) are</w:t>
      </w:r>
      <w:r>
        <w:tab/>
        <w:t>(C) more</w:t>
      </w:r>
      <w:r>
        <w:tab/>
        <w:t>(D) all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670"/>
          <w:tab w:val="left" w:pos="7797"/>
        </w:tabs>
        <w:ind w:left="1078" w:hanging="938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52. A: </w:t>
      </w:r>
      <w:r>
        <w:rPr>
          <w:rFonts w:hint="eastAsia"/>
          <w:u w:val="single"/>
        </w:rPr>
        <w:t xml:space="preserve">　　　　　　</w:t>
      </w:r>
      <w:r>
        <w:t xml:space="preserve"> do you go to the gym?  B: Once a week.</w:t>
      </w:r>
    </w:p>
    <w:p w:rsidR="00E215DA" w:rsidRDefault="00E215DA" w:rsidP="009224C6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670"/>
          <w:tab w:val="left" w:pos="8222"/>
        </w:tabs>
        <w:ind w:left="1078" w:hanging="938"/>
      </w:pPr>
      <w:r>
        <w:tab/>
      </w:r>
      <w:r>
        <w:tab/>
      </w:r>
      <w:r>
        <w:tab/>
      </w:r>
      <w:r>
        <w:tab/>
      </w:r>
      <w:r>
        <w:tab/>
        <w:t xml:space="preserve">(A) How long </w:t>
      </w:r>
      <w:r>
        <w:tab/>
        <w:t>(B) How many years</w:t>
      </w:r>
      <w:r>
        <w:tab/>
        <w:t>(C) How many times  (D) How often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  <w:rPr>
          <w:u w:val="single"/>
        </w:rPr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53. A: By the way, don’t you like guinea pigs?  B: Oh, no!  </w:t>
      </w:r>
      <w:r>
        <w:rPr>
          <w:rFonts w:hint="eastAsia"/>
          <w:u w:val="single"/>
        </w:rPr>
        <w:t xml:space="preserve">　　　　　　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</w:pPr>
      <w:r>
        <w:tab/>
      </w:r>
      <w:r>
        <w:tab/>
      </w:r>
      <w:r>
        <w:tab/>
      </w:r>
      <w:r>
        <w:tab/>
      </w:r>
      <w:r>
        <w:tab/>
        <w:t>(A) No way.</w:t>
      </w:r>
      <w:r>
        <w:tab/>
        <w:t xml:space="preserve">(B) </w:t>
      </w:r>
      <w:r>
        <w:rPr>
          <w:rFonts w:ascii="Verdana" w:hAnsi="Verdana"/>
        </w:rPr>
        <w:t>I</w:t>
      </w:r>
      <w:r>
        <w:t xml:space="preserve"> hate them!</w:t>
      </w:r>
      <w:r>
        <w:tab/>
        <w:t>(C) You’re welcome. (D) You can have it.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54. Madison usually washes her face </w:t>
      </w:r>
      <w:r>
        <w:rPr>
          <w:rFonts w:hint="eastAsia"/>
          <w:u w:val="single"/>
        </w:rPr>
        <w:t xml:space="preserve">　　　　　　</w:t>
      </w:r>
      <w:r>
        <w:t>.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</w:pPr>
      <w:r>
        <w:tab/>
      </w:r>
      <w:r>
        <w:tab/>
      </w:r>
      <w:r>
        <w:tab/>
      </w:r>
      <w:r>
        <w:tab/>
      </w:r>
      <w:r>
        <w:tab/>
        <w:t>(A) sometimes</w:t>
      </w:r>
      <w:r>
        <w:tab/>
        <w:t>(B)</w:t>
      </w:r>
      <w:r w:rsidRPr="00F469FE">
        <w:t xml:space="preserve"> </w:t>
      </w:r>
      <w:r>
        <w:t>three times a day</w:t>
      </w:r>
      <w:r>
        <w:tab/>
        <w:t>(C) a week</w:t>
      </w:r>
      <w:r>
        <w:tab/>
        <w:t>(D) never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  <w:rPr>
          <w:u w:val="single"/>
        </w:rPr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55. A: How often do you help your brother with his homework?  B: </w:t>
      </w:r>
      <w:r>
        <w:rPr>
          <w:rFonts w:hint="eastAsia"/>
          <w:u w:val="single"/>
        </w:rPr>
        <w:t xml:space="preserve">　　　　　　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</w:pPr>
      <w:r>
        <w:tab/>
      </w:r>
      <w:r>
        <w:tab/>
      </w:r>
      <w:r>
        <w:tab/>
      </w:r>
      <w:r>
        <w:tab/>
      </w:r>
      <w:r>
        <w:tab/>
        <w:t xml:space="preserve">(A) </w:t>
      </w:r>
      <w:r>
        <w:rPr>
          <w:rFonts w:ascii="Verdana" w:hAnsi="Verdana"/>
        </w:rPr>
        <w:t>I</w:t>
      </w:r>
      <w:r>
        <w:t xml:space="preserve"> seldom do.</w:t>
      </w:r>
      <w:r>
        <w:tab/>
        <w:t>(B) After dinner.</w:t>
      </w:r>
      <w:r>
        <w:tab/>
        <w:t>(C) For two years.</w:t>
      </w:r>
      <w:r>
        <w:tab/>
        <w:t>(D) This morning.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56. There are many cows </w:t>
      </w:r>
      <w:r>
        <w:rPr>
          <w:rFonts w:hint="eastAsia"/>
          <w:u w:val="single"/>
        </w:rPr>
        <w:t xml:space="preserve">　　　　　　</w:t>
      </w:r>
      <w:r>
        <w:t xml:space="preserve"> the farm.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</w:pPr>
      <w:r>
        <w:tab/>
      </w:r>
      <w:r>
        <w:tab/>
      </w:r>
      <w:r>
        <w:tab/>
      </w:r>
      <w:r>
        <w:tab/>
      </w:r>
      <w:r>
        <w:tab/>
        <w:t>(A) in</w:t>
      </w:r>
      <w:r>
        <w:tab/>
        <w:t>(B) over</w:t>
      </w:r>
      <w:r>
        <w:tab/>
        <w:t>(C) on</w:t>
      </w:r>
      <w:r>
        <w:tab/>
        <w:t>(D) of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57. </w:t>
      </w:r>
      <w:r w:rsidRPr="009224C6">
        <w:t>They</w:t>
      </w:r>
      <w:r>
        <w:t xml:space="preserve"> sometimes have bread for breakfast, but ____________________.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</w:pPr>
      <w:r>
        <w:tab/>
      </w:r>
      <w:r>
        <w:tab/>
      </w:r>
      <w:r>
        <w:tab/>
      </w:r>
      <w:r>
        <w:tab/>
      </w:r>
      <w:r>
        <w:tab/>
        <w:t>(A) we never</w:t>
      </w:r>
      <w:r>
        <w:tab/>
      </w:r>
      <w:r>
        <w:tab/>
        <w:t>(B) we do it sometimes</w:t>
      </w:r>
    </w:p>
    <w:p w:rsidR="00E215DA" w:rsidRDefault="00E215DA" w:rsidP="003438A5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ind w:left="1078" w:hanging="938"/>
      </w:pPr>
      <w:r>
        <w:tab/>
      </w:r>
      <w:r>
        <w:tab/>
      </w:r>
      <w:r>
        <w:tab/>
      </w:r>
      <w:r>
        <w:tab/>
      </w:r>
      <w:r>
        <w:tab/>
        <w:t>(C) we never do</w:t>
      </w:r>
      <w:r>
        <w:tab/>
      </w:r>
      <w:r>
        <w:tab/>
        <w:t>(D) we seldom don’t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38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58. A: How’s </w:t>
      </w:r>
      <w:r>
        <w:rPr>
          <w:rFonts w:hint="eastAsia"/>
          <w:u w:val="single"/>
        </w:rPr>
        <w:t xml:space="preserve">　　　　　　</w:t>
      </w:r>
      <w:r>
        <w:t xml:space="preserve"> in Taipei today?  B: </w:t>
      </w:r>
      <w:r>
        <w:rPr>
          <w:rFonts w:ascii="Verdana" w:hAnsi="Verdana"/>
        </w:rPr>
        <w:t>I</w:t>
      </w:r>
      <w:r>
        <w:t>t’s hot.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910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38"/>
      </w:pPr>
      <w:r>
        <w:tab/>
      </w:r>
      <w:r>
        <w:tab/>
      </w:r>
      <w:r>
        <w:tab/>
      </w:r>
      <w:r>
        <w:tab/>
      </w:r>
      <w:r>
        <w:tab/>
        <w:t>(A) weather</w:t>
      </w:r>
      <w:r>
        <w:tab/>
        <w:t>(B) weather like</w:t>
      </w:r>
      <w:r>
        <w:tab/>
        <w:t>(C) the weather</w:t>
      </w:r>
      <w:r>
        <w:tab/>
        <w:t>(D) the winter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1092"/>
        <w:rPr>
          <w:u w:val="single"/>
        </w:rPr>
      </w:pPr>
      <w:r>
        <w:t xml:space="preserve"> 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59. </w:t>
      </w:r>
      <w:r>
        <w:rPr>
          <w:rFonts w:hint="eastAsia"/>
        </w:rPr>
        <w:t>選出正確的句子。</w:t>
      </w:r>
      <w:r>
        <w:rPr>
          <w:rFonts w:ascii="Verdana" w:hAnsi="Verdana"/>
        </w:rPr>
        <w:t>I</w:t>
      </w:r>
      <w:r>
        <w:t xml:space="preserve">t is not always cold on rainy days. = </w:t>
      </w:r>
      <w:r>
        <w:rPr>
          <w:rFonts w:hint="eastAsia"/>
          <w:u w:val="single"/>
        </w:rPr>
        <w:t xml:space="preserve">　　　　　　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851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ab/>
      </w:r>
      <w:r>
        <w:tab/>
        <w:t xml:space="preserve"> </w:t>
      </w:r>
      <w:r>
        <w:tab/>
        <w:t xml:space="preserve">(A) </w:t>
      </w:r>
      <w:r>
        <w:rPr>
          <w:rFonts w:ascii="Verdana" w:hAnsi="Verdana"/>
        </w:rPr>
        <w:t>I</w:t>
      </w:r>
      <w:r>
        <w:t xml:space="preserve">t is seldom cold on rainy days. </w:t>
      </w:r>
      <w:r>
        <w:tab/>
        <w:t xml:space="preserve">(B) </w:t>
      </w:r>
      <w:r>
        <w:rPr>
          <w:rFonts w:ascii="Verdana" w:hAnsi="Verdana"/>
        </w:rPr>
        <w:t>I</w:t>
      </w:r>
      <w:r>
        <w:t>t is always cold on rainy days.</w:t>
      </w:r>
    </w:p>
    <w:p w:rsidR="00E215DA" w:rsidRDefault="00E215DA" w:rsidP="00193E17">
      <w:pPr>
        <w:pStyle w:val="04-"/>
        <w:tabs>
          <w:tab w:val="clear" w:pos="454"/>
          <w:tab w:val="clear" w:pos="737"/>
          <w:tab w:val="clear" w:pos="964"/>
          <w:tab w:val="clear" w:pos="4678"/>
          <w:tab w:val="clear" w:pos="8364"/>
          <w:tab w:val="left" w:pos="851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ab/>
      </w:r>
      <w:r>
        <w:tab/>
        <w:t xml:space="preserve"> </w:t>
      </w:r>
      <w:r>
        <w:tab/>
        <w:t xml:space="preserve">(C) </w:t>
      </w:r>
      <w:r>
        <w:rPr>
          <w:rFonts w:ascii="Verdana" w:hAnsi="Verdana"/>
        </w:rPr>
        <w:t>I</w:t>
      </w:r>
      <w:r>
        <w:t>t is sometimes cold on rainy days.</w:t>
      </w:r>
      <w:r>
        <w:tab/>
        <w:t xml:space="preserve">(D) </w:t>
      </w:r>
      <w:r>
        <w:rPr>
          <w:rFonts w:ascii="Verdana" w:hAnsi="Verdana"/>
        </w:rPr>
        <w:t>I</w:t>
      </w:r>
      <w:r>
        <w:t>t is never cold on rainy days.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60. </w:t>
      </w:r>
      <w:r>
        <w:rPr>
          <w:rFonts w:ascii="Verdana" w:hAnsi="Verdana"/>
        </w:rPr>
        <w:t>I</w:t>
      </w:r>
      <w:r>
        <w:t xml:space="preserve">t rains </w:t>
      </w:r>
      <w:r>
        <w:rPr>
          <w:rFonts w:hint="eastAsia"/>
          <w:u w:val="single"/>
        </w:rPr>
        <w:t xml:space="preserve">　　　　　　</w:t>
      </w:r>
      <w:r>
        <w:t xml:space="preserve"> in summer in Taiwan.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ab/>
      </w:r>
      <w:r>
        <w:tab/>
      </w:r>
      <w:r>
        <w:tab/>
      </w:r>
      <w:r>
        <w:tab/>
      </w:r>
      <w:r>
        <w:tab/>
        <w:t>(A) many</w:t>
      </w:r>
      <w:r>
        <w:tab/>
        <w:t>(B) a lot of</w:t>
      </w:r>
      <w:r>
        <w:tab/>
        <w:t>(C) a lot</w:t>
      </w:r>
      <w:r>
        <w:tab/>
        <w:t>(D) not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>61. There was a thundershower</w:t>
      </w:r>
      <w:r w:rsidRPr="002E6F4C">
        <w:t xml:space="preserve"> </w:t>
      </w:r>
      <w:r>
        <w:t>yesterday afternoon. I was all wet _____ that time.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ab/>
      </w:r>
      <w:r>
        <w:tab/>
      </w:r>
      <w:r>
        <w:tab/>
      </w:r>
      <w:r>
        <w:tab/>
      </w:r>
      <w:r>
        <w:tab/>
        <w:t>(A) with</w:t>
      </w:r>
      <w:r>
        <w:tab/>
        <w:t>(B) at</w:t>
      </w:r>
      <w:r>
        <w:tab/>
        <w:t>(C) to</w:t>
      </w:r>
      <w:r>
        <w:tab/>
        <w:t>(D) in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62. </w:t>
      </w:r>
      <w:r>
        <w:rPr>
          <w:rFonts w:hint="eastAsia"/>
          <w:u w:val="single"/>
        </w:rPr>
        <w:t xml:space="preserve">　　　　　　</w:t>
      </w:r>
      <w:r>
        <w:t xml:space="preserve"> the weather like today?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ab/>
      </w:r>
      <w:r>
        <w:tab/>
      </w:r>
      <w:r>
        <w:tab/>
      </w:r>
      <w:r>
        <w:tab/>
      </w:r>
      <w:r>
        <w:tab/>
        <w:t>(A) What’s</w:t>
      </w:r>
      <w:r>
        <w:tab/>
        <w:t>(B) How’s</w:t>
      </w:r>
      <w:r>
        <w:tab/>
        <w:t>(C) What</w:t>
      </w:r>
      <w:r>
        <w:tab/>
        <w:t>(D) Where’s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63. A: Do you take your umbrella </w:t>
      </w:r>
      <w:r>
        <w:rPr>
          <w:rFonts w:hint="eastAsia"/>
          <w:u w:val="single"/>
        </w:rPr>
        <w:t xml:space="preserve">　　　</w:t>
      </w:r>
      <w:r>
        <w:t xml:space="preserve"> you?  B: Sure. It may rain in the afternoon.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980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ab/>
      </w:r>
      <w:r>
        <w:tab/>
      </w:r>
      <w:r>
        <w:tab/>
      </w:r>
      <w:r>
        <w:tab/>
      </w:r>
      <w:r>
        <w:tab/>
        <w:t>(A) with</w:t>
      </w:r>
      <w:r>
        <w:tab/>
        <w:t>(B) for</w:t>
      </w:r>
      <w:r>
        <w:tab/>
        <w:t>(C) to</w:t>
      </w:r>
      <w:r>
        <w:tab/>
        <w:t>(D) in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1036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64. It is </w:t>
      </w:r>
      <w:r>
        <w:rPr>
          <w:rFonts w:hint="eastAsia"/>
          <w:u w:val="single"/>
        </w:rPr>
        <w:t xml:space="preserve">　　　　　　</w:t>
      </w:r>
      <w:r w:rsidRPr="002E6F4C">
        <w:t xml:space="preserve">. </w:t>
      </w:r>
      <w:r>
        <w:t xml:space="preserve"> Don’t go out. 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756"/>
          <w:tab w:val="left" w:pos="851"/>
          <w:tab w:val="left" w:pos="1155"/>
          <w:tab w:val="left" w:pos="127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ab/>
      </w:r>
      <w:r>
        <w:tab/>
      </w:r>
      <w:r>
        <w:tab/>
      </w:r>
      <w:r>
        <w:tab/>
        <w:t xml:space="preserve"> </w:t>
      </w:r>
      <w:r>
        <w:tab/>
        <w:t>(A) raining</w:t>
      </w:r>
      <w:r>
        <w:tab/>
        <w:t>(B) rains</w:t>
      </w:r>
      <w:r>
        <w:tab/>
        <w:t>(C) a lot of rain</w:t>
      </w:r>
      <w:r>
        <w:tab/>
        <w:t>(D) rain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1036"/>
          <w:tab w:val="left" w:pos="3261"/>
          <w:tab w:val="left" w:pos="5812"/>
          <w:tab w:val="left" w:pos="7797"/>
        </w:tabs>
        <w:spacing w:line="324" w:lineRule="auto"/>
        <w:ind w:left="1078" w:hanging="980"/>
      </w:pPr>
      <w:r>
        <w:t xml:space="preserve">(   </w:t>
      </w:r>
      <w:r>
        <w:rPr>
          <w:color w:val="FFFFFF"/>
        </w:rPr>
        <w:t>B</w:t>
      </w:r>
      <w:r>
        <w:tab/>
        <w:t>)</w:t>
      </w:r>
      <w:r>
        <w:tab/>
        <w:t xml:space="preserve">65. A: Do you </w:t>
      </w:r>
      <w:r>
        <w:rPr>
          <w:rFonts w:hint="eastAsia"/>
          <w:u w:val="single"/>
        </w:rPr>
        <w:t xml:space="preserve">　　　</w:t>
      </w:r>
      <w:r>
        <w:t xml:space="preserve"> here in winter?  B: Yes. </w:t>
      </w:r>
      <w:r>
        <w:rPr>
          <w:rFonts w:ascii="Verdana" w:hAnsi="Verdana"/>
        </w:rPr>
        <w:t>I</w:t>
      </w:r>
      <w:r>
        <w:t>t sometimes snows in the mountains.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1275"/>
          <w:tab w:val="left" w:pos="3261"/>
          <w:tab w:val="left" w:pos="5812"/>
          <w:tab w:val="left" w:pos="7797"/>
        </w:tabs>
        <w:spacing w:line="324" w:lineRule="auto"/>
        <w:ind w:left="1288" w:hanging="980"/>
      </w:pPr>
      <w:r>
        <w:tab/>
      </w:r>
      <w:r>
        <w:tab/>
      </w:r>
      <w:r>
        <w:tab/>
      </w:r>
      <w:r>
        <w:tab/>
        <w:t>(A) snow</w:t>
      </w:r>
      <w:r>
        <w:tab/>
        <w:t>(B) have snow</w:t>
      </w:r>
      <w:r>
        <w:tab/>
        <w:t>(C) have snows</w:t>
      </w:r>
      <w:r>
        <w:tab/>
        <w:t>(D) snows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82"/>
          <w:tab w:val="left" w:pos="1036"/>
          <w:tab w:val="left" w:pos="3261"/>
          <w:tab w:val="left" w:pos="5812"/>
          <w:tab w:val="left" w:pos="7797"/>
        </w:tabs>
        <w:spacing w:line="324" w:lineRule="auto"/>
        <w:ind w:left="938" w:hanging="840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66. The book was new </w:t>
      </w:r>
      <w:r>
        <w:rPr>
          <w:rFonts w:hint="eastAsia"/>
          <w:u w:val="single"/>
        </w:rPr>
        <w:t xml:space="preserve">　　　　　　</w:t>
      </w:r>
      <w:r>
        <w:t xml:space="preserve">. 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1036"/>
          <w:tab w:val="left" w:pos="1316"/>
          <w:tab w:val="left" w:pos="3261"/>
          <w:tab w:val="left" w:pos="5812"/>
          <w:tab w:val="left" w:pos="7797"/>
        </w:tabs>
        <w:spacing w:line="324" w:lineRule="auto"/>
        <w:ind w:left="938" w:hanging="980"/>
      </w:pPr>
      <w:r>
        <w:tab/>
      </w:r>
      <w:r>
        <w:tab/>
      </w:r>
      <w:r>
        <w:tab/>
      </w:r>
      <w:r>
        <w:tab/>
        <w:t xml:space="preserve">   (A) last year</w:t>
      </w:r>
      <w:r>
        <w:tab/>
        <w:t>(B) this year</w:t>
      </w:r>
      <w:r>
        <w:tab/>
        <w:t>(C) next year</w:t>
      </w:r>
      <w:r>
        <w:tab/>
        <w:t>(D) one year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="1064" w:hanging="952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67. Listen!  The birds </w:t>
      </w:r>
      <w:r>
        <w:rPr>
          <w:rFonts w:hint="eastAsia"/>
          <w:u w:val="single"/>
        </w:rPr>
        <w:t xml:space="preserve">　　　　　　</w:t>
      </w:r>
      <w:r>
        <w:t xml:space="preserve"> the tree are singing. 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Chars="50" w:left="120" w:firstLineChars="500" w:firstLine="1200"/>
      </w:pPr>
      <w:r>
        <w:t>(A) with</w:t>
      </w:r>
      <w:r>
        <w:tab/>
        <w:t>(B) on</w:t>
      </w:r>
      <w:r>
        <w:tab/>
        <w:t>(C) at</w:t>
      </w:r>
      <w:r>
        <w:tab/>
        <w:t>(D) in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="1064" w:hanging="952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68. My parents </w:t>
      </w:r>
      <w:r>
        <w:rPr>
          <w:rFonts w:hint="eastAsia"/>
          <w:u w:val="single"/>
        </w:rPr>
        <w:t xml:space="preserve">　　　　　　</w:t>
      </w:r>
      <w:r>
        <w:t xml:space="preserve"> at home yesterday morning.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Chars="50" w:left="120" w:firstLineChars="500" w:firstLine="1200"/>
      </w:pPr>
      <w:r>
        <w:t>(A) was</w:t>
      </w:r>
      <w:r>
        <w:tab/>
        <w:t>(B) were</w:t>
      </w:r>
      <w:r>
        <w:tab/>
        <w:t>(C) is</w:t>
      </w:r>
      <w:r>
        <w:tab/>
        <w:t>(D) are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="1064" w:hanging="952"/>
      </w:pPr>
      <w:r>
        <w:t>(</w:t>
      </w:r>
      <w:r>
        <w:tab/>
      </w:r>
      <w:r>
        <w:rPr>
          <w:color w:val="FFFFFF"/>
        </w:rPr>
        <w:t>C</w:t>
      </w:r>
      <w:r>
        <w:tab/>
        <w:t>)</w:t>
      </w:r>
      <w:r>
        <w:tab/>
        <w:t xml:space="preserve">69. </w:t>
      </w:r>
      <w:r>
        <w:rPr>
          <w:rFonts w:ascii="Verdana" w:hAnsi="Verdana"/>
        </w:rPr>
        <w:t>I</w:t>
      </w:r>
      <w:r>
        <w:t xml:space="preserve"> was at the library three days </w:t>
      </w:r>
      <w:r>
        <w:rPr>
          <w:rFonts w:hint="eastAsia"/>
          <w:u w:val="single"/>
        </w:rPr>
        <w:t xml:space="preserve">　　　　　　</w:t>
      </w:r>
      <w:r>
        <w:t xml:space="preserve">. 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Chars="50" w:left="120" w:firstLineChars="500" w:firstLine="1200"/>
      </w:pPr>
      <w:r>
        <w:t>(A) before</w:t>
      </w:r>
      <w:r>
        <w:tab/>
        <w:t>(B) after</w:t>
      </w:r>
      <w:r>
        <w:tab/>
        <w:t>(C) ago</w:t>
      </w:r>
      <w:r>
        <w:tab/>
        <w:t>(D) last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="1064" w:hanging="952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>
        <w:tab/>
        <w:t xml:space="preserve">70. A: Where </w:t>
      </w:r>
      <w:r>
        <w:rPr>
          <w:rFonts w:hint="eastAsia"/>
          <w:u w:val="single"/>
        </w:rPr>
        <w:t xml:space="preserve">　　　　　　</w:t>
      </w:r>
      <w:r>
        <w:t xml:space="preserve"> you last Friday?  B: </w:t>
      </w:r>
      <w:r>
        <w:rPr>
          <w:rFonts w:ascii="Verdana" w:hAnsi="Verdana"/>
        </w:rPr>
        <w:t>I</w:t>
      </w:r>
      <w:r>
        <w:t xml:space="preserve"> </w:t>
      </w:r>
      <w:r>
        <w:rPr>
          <w:rFonts w:hint="eastAsia"/>
          <w:u w:val="single"/>
        </w:rPr>
        <w:t xml:space="preserve">　　　　　　</w:t>
      </w:r>
      <w:r>
        <w:t xml:space="preserve"> at school. 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Chars="50" w:left="120" w:firstLineChars="500" w:firstLine="1200"/>
      </w:pPr>
      <w:r>
        <w:t xml:space="preserve">(A) were ; was </w:t>
      </w:r>
      <w:r>
        <w:tab/>
        <w:t>(B) was ; were</w:t>
      </w:r>
      <w:r>
        <w:tab/>
        <w:t>(C) was ; was</w:t>
      </w:r>
      <w:r>
        <w:tab/>
        <w:t>(D) were ; were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="1064" w:hanging="952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71. A: Were they babies </w:t>
      </w:r>
      <w:r>
        <w:rPr>
          <w:rFonts w:hint="eastAsia"/>
          <w:u w:val="single"/>
        </w:rPr>
        <w:t xml:space="preserve">　　　　　　</w:t>
      </w:r>
      <w:r>
        <w:t xml:space="preserve"> the Taipei tree frogs?  B: Yes, they were.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51"/>
          <w:tab w:val="left" w:pos="882"/>
          <w:tab w:val="left" w:pos="3261"/>
          <w:tab w:val="left" w:pos="5812"/>
          <w:tab w:val="left" w:pos="7797"/>
        </w:tabs>
        <w:spacing w:line="324" w:lineRule="auto"/>
        <w:ind w:leftChars="50" w:left="120" w:firstLineChars="500" w:firstLine="1200"/>
      </w:pPr>
      <w:r>
        <w:t>(A) in</w:t>
      </w:r>
      <w:r>
        <w:tab/>
        <w:t>(B) of</w:t>
      </w:r>
      <w:r>
        <w:tab/>
        <w:t>(C) in front of</w:t>
      </w:r>
      <w:r>
        <w:tab/>
        <w:t>(D) about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68"/>
          <w:tab w:val="left" w:pos="1078"/>
          <w:tab w:val="left" w:pos="3261"/>
          <w:tab w:val="left" w:pos="5812"/>
          <w:tab w:val="left" w:pos="7797"/>
        </w:tabs>
        <w:spacing w:line="324" w:lineRule="auto"/>
        <w:ind w:left="1064" w:hanging="952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72. A: </w:t>
      </w:r>
      <w:r>
        <w:rPr>
          <w:rFonts w:hint="eastAsia"/>
          <w:u w:val="single"/>
        </w:rPr>
        <w:t xml:space="preserve">　　　　　　</w:t>
      </w:r>
      <w:r>
        <w:t xml:space="preserve"> the weather nice that day?  B: Yes, it </w:t>
      </w:r>
      <w:r>
        <w:rPr>
          <w:rFonts w:hint="eastAsia"/>
          <w:u w:val="single"/>
        </w:rPr>
        <w:t xml:space="preserve">　　　　　　</w:t>
      </w:r>
      <w:r>
        <w:t>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68"/>
          <w:tab w:val="left" w:pos="1078"/>
          <w:tab w:val="left" w:pos="3261"/>
          <w:tab w:val="left" w:pos="5812"/>
          <w:tab w:val="left" w:pos="7797"/>
        </w:tabs>
        <w:spacing w:line="324" w:lineRule="auto"/>
        <w:ind w:leftChars="50" w:left="120" w:firstLineChars="500" w:firstLine="1200"/>
      </w:pPr>
      <w:r>
        <w:t>(A) Were ; was</w:t>
      </w:r>
      <w:r>
        <w:tab/>
        <w:t>(B) Was ; were</w:t>
      </w:r>
      <w:r>
        <w:tab/>
        <w:t>(C) Were ; were</w:t>
      </w:r>
      <w:r>
        <w:tab/>
        <w:t>(D) Was ; was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68"/>
          <w:tab w:val="left" w:pos="1078"/>
          <w:tab w:val="left" w:pos="3261"/>
          <w:tab w:val="left" w:pos="5812"/>
          <w:tab w:val="left" w:pos="7797"/>
        </w:tabs>
        <w:spacing w:line="324" w:lineRule="auto"/>
        <w:ind w:left="1064" w:hanging="952"/>
      </w:pPr>
      <w:r>
        <w:t>(</w:t>
      </w:r>
      <w:r>
        <w:tab/>
      </w:r>
      <w:r>
        <w:rPr>
          <w:color w:val="FFFFFF"/>
        </w:rPr>
        <w:t>D</w:t>
      </w:r>
      <w:r>
        <w:tab/>
        <w:t>)</w:t>
      </w:r>
      <w:r>
        <w:tab/>
        <w:t xml:space="preserve">73. There </w:t>
      </w:r>
      <w:r>
        <w:rPr>
          <w:rFonts w:hint="eastAsia"/>
          <w:u w:val="single"/>
        </w:rPr>
        <w:t xml:space="preserve">　　　　　　</w:t>
      </w:r>
      <w:r>
        <w:t xml:space="preserve"> a lot of frogs in the pond three days ago.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68"/>
          <w:tab w:val="left" w:pos="1078"/>
          <w:tab w:val="left" w:pos="3261"/>
          <w:tab w:val="left" w:pos="5812"/>
          <w:tab w:val="left" w:pos="7797"/>
        </w:tabs>
        <w:spacing w:line="324" w:lineRule="auto"/>
        <w:ind w:leftChars="50" w:left="120" w:firstLineChars="500" w:firstLine="1200"/>
      </w:pPr>
      <w:r>
        <w:t>(A) is</w:t>
      </w:r>
      <w:r>
        <w:tab/>
        <w:t>(B) are</w:t>
      </w:r>
      <w:r>
        <w:tab/>
        <w:t>(C) was</w:t>
      </w:r>
      <w:r>
        <w:tab/>
        <w:t>(D) were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68"/>
          <w:tab w:val="left" w:pos="1078"/>
          <w:tab w:val="left" w:pos="3261"/>
          <w:tab w:val="left" w:pos="5812"/>
          <w:tab w:val="left" w:pos="7797"/>
        </w:tabs>
        <w:spacing w:line="324" w:lineRule="auto"/>
        <w:ind w:left="1064" w:hanging="952"/>
      </w:pPr>
      <w:r>
        <w:t>(</w:t>
      </w:r>
      <w:r>
        <w:tab/>
      </w:r>
      <w:r>
        <w:rPr>
          <w:color w:val="FFFFFF"/>
        </w:rPr>
        <w:t>B</w:t>
      </w:r>
      <w:r>
        <w:tab/>
        <w:t>)</w:t>
      </w:r>
      <w:r>
        <w:tab/>
        <w:t xml:space="preserve">74. They were in the mountains </w:t>
      </w:r>
      <w:r>
        <w:rPr>
          <w:rFonts w:hint="eastAsia"/>
          <w:u w:val="single"/>
        </w:rPr>
        <w:t xml:space="preserve">　　　　　　</w:t>
      </w:r>
      <w:r>
        <w:t xml:space="preserve"> weekend. 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68"/>
          <w:tab w:val="left" w:pos="1078"/>
          <w:tab w:val="left" w:pos="3261"/>
          <w:tab w:val="left" w:pos="5812"/>
          <w:tab w:val="left" w:pos="7797"/>
        </w:tabs>
        <w:spacing w:line="324" w:lineRule="auto"/>
        <w:ind w:leftChars="50" w:left="120" w:firstLineChars="500" w:firstLine="1200"/>
      </w:pPr>
      <w:r>
        <w:t>(A) ago</w:t>
      </w:r>
      <w:r>
        <w:tab/>
        <w:t>(B) last</w:t>
      </w:r>
      <w:r>
        <w:tab/>
        <w:t>(C) then</w:t>
      </w:r>
      <w:r>
        <w:tab/>
        <w:t>(D) once</w:t>
      </w:r>
    </w:p>
    <w:p w:rsidR="00E215DA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68"/>
          <w:tab w:val="left" w:pos="1078"/>
          <w:tab w:val="left" w:pos="3261"/>
          <w:tab w:val="left" w:pos="5812"/>
          <w:tab w:val="left" w:pos="7797"/>
        </w:tabs>
        <w:spacing w:line="324" w:lineRule="auto"/>
        <w:ind w:left="1064" w:hanging="952"/>
      </w:pPr>
      <w:r>
        <w:t>(</w:t>
      </w:r>
      <w:r>
        <w:tab/>
      </w:r>
      <w:r>
        <w:rPr>
          <w:color w:val="FFFFFF"/>
        </w:rPr>
        <w:t>A</w:t>
      </w:r>
      <w:r>
        <w:tab/>
        <w:t>)</w:t>
      </w:r>
      <w:r w:rsidRPr="000C6235">
        <w:rPr>
          <w:sz w:val="4"/>
          <w:szCs w:val="4"/>
        </w:rPr>
        <w:t xml:space="preserve"> </w:t>
      </w:r>
      <w:r w:rsidRPr="000C6235">
        <w:rPr>
          <w:sz w:val="12"/>
          <w:szCs w:val="12"/>
        </w:rPr>
        <w:t xml:space="preserve"> </w:t>
      </w:r>
      <w:r>
        <w:t xml:space="preserve">75. Your party was great. My friends and I were there the </w:t>
      </w:r>
      <w:r>
        <w:rPr>
          <w:rFonts w:hint="eastAsia"/>
          <w:u w:val="single"/>
        </w:rPr>
        <w:t xml:space="preserve">　　　　　　</w:t>
      </w:r>
      <w:r>
        <w:t xml:space="preserve"> night. </w:t>
      </w:r>
    </w:p>
    <w:p w:rsidR="00E215DA" w:rsidRPr="006D327F" w:rsidRDefault="00E215DA" w:rsidP="00193E17">
      <w:pPr>
        <w:pStyle w:val="04-"/>
        <w:tabs>
          <w:tab w:val="clear" w:pos="737"/>
          <w:tab w:val="clear" w:pos="964"/>
          <w:tab w:val="clear" w:pos="4678"/>
          <w:tab w:val="clear" w:pos="8364"/>
          <w:tab w:val="left" w:pos="868"/>
          <w:tab w:val="left" w:pos="1078"/>
          <w:tab w:val="left" w:pos="3261"/>
          <w:tab w:val="left" w:pos="5812"/>
          <w:tab w:val="left" w:pos="7797"/>
        </w:tabs>
        <w:spacing w:line="324" w:lineRule="auto"/>
        <w:ind w:leftChars="50" w:left="120" w:firstLineChars="500" w:firstLine="1200"/>
      </w:pPr>
      <w:r>
        <w:t>(A) whole</w:t>
      </w:r>
      <w:r>
        <w:tab/>
        <w:t>(B) all</w:t>
      </w:r>
      <w:r>
        <w:tab/>
        <w:t>(C) long</w:t>
      </w:r>
      <w:r>
        <w:tab/>
        <w:t>(D) last</w:t>
      </w:r>
    </w:p>
    <w:p w:rsidR="00E215DA" w:rsidRDefault="00E215DA" w:rsidP="00193E17">
      <w:pPr>
        <w:widowControl/>
        <w:tabs>
          <w:tab w:val="left" w:pos="5529"/>
        </w:tabs>
        <w:spacing w:before="240" w:line="440" w:lineRule="exact"/>
        <w:jc w:val="right"/>
        <w:rPr>
          <w:rStyle w:val="06-"/>
          <w:rFonts w:ascii="標楷體" w:eastAsia="標楷體" w:hAnsi="標楷體"/>
          <w:b/>
          <w:color w:val="auto"/>
          <w:sz w:val="26"/>
          <w:szCs w:val="26"/>
          <w:u w:val="none"/>
        </w:rPr>
      </w:pPr>
    </w:p>
    <w:p w:rsidR="00E215DA" w:rsidRPr="007A117B" w:rsidRDefault="00E215DA" w:rsidP="00193E17">
      <w:pPr>
        <w:widowControl/>
        <w:tabs>
          <w:tab w:val="left" w:pos="5529"/>
        </w:tabs>
        <w:spacing w:before="240" w:line="440" w:lineRule="exact"/>
        <w:jc w:val="right"/>
        <w:rPr>
          <w:rStyle w:val="06-"/>
          <w:rFonts w:ascii="標楷體" w:eastAsia="標楷體" w:hAnsi="標楷體"/>
          <w:color w:val="auto"/>
          <w:sz w:val="26"/>
          <w:szCs w:val="26"/>
          <w:u w:val="none"/>
        </w:rPr>
      </w:pPr>
      <w:r w:rsidRPr="00193E17">
        <w:rPr>
          <w:rStyle w:val="06-"/>
          <w:rFonts w:ascii="標楷體" w:eastAsia="標楷體" w:hAnsi="標楷體" w:hint="eastAsia"/>
          <w:b/>
          <w:color w:val="auto"/>
          <w:sz w:val="26"/>
          <w:szCs w:val="26"/>
          <w:u w:val="none"/>
        </w:rPr>
        <w:t>三、草寫識別</w:t>
      </w:r>
      <w:r w:rsidRPr="00193E17">
        <w:rPr>
          <w:rStyle w:val="06-"/>
          <w:rFonts w:ascii="標楷體" w:eastAsia="標楷體" w:hAnsi="標楷體"/>
          <w:b/>
          <w:color w:val="auto"/>
          <w:sz w:val="26"/>
          <w:szCs w:val="26"/>
          <w:u w:val="none"/>
        </w:rPr>
        <w:t>:</w:t>
      </w:r>
      <w:r w:rsidRPr="00193E17">
        <w:rPr>
          <w:rStyle w:val="06-"/>
          <w:rFonts w:ascii="標楷體" w:eastAsia="標楷體" w:hAnsi="標楷體" w:hint="eastAsia"/>
          <w:b/>
          <w:color w:val="auto"/>
          <w:sz w:val="26"/>
          <w:szCs w:val="26"/>
          <w:u w:val="none"/>
        </w:rPr>
        <w:t>將連續書寫體用印刷體改寫</w:t>
      </w:r>
      <w:r w:rsidRPr="00193E17">
        <w:rPr>
          <w:rStyle w:val="06-"/>
          <w:rFonts w:ascii="標楷體" w:eastAsia="標楷體" w:hAnsi="標楷體"/>
          <w:b/>
          <w:color w:val="auto"/>
          <w:sz w:val="26"/>
          <w:szCs w:val="26"/>
          <w:u w:val="none"/>
        </w:rPr>
        <w:t xml:space="preserve"> </w:t>
      </w:r>
      <w:r>
        <w:rPr>
          <w:rStyle w:val="06-"/>
          <w:rFonts w:ascii="標楷體" w:eastAsia="標楷體" w:hAnsi="標楷體"/>
          <w:color w:val="auto"/>
          <w:sz w:val="26"/>
          <w:szCs w:val="26"/>
          <w:u w:val="none"/>
        </w:rPr>
        <w:t xml:space="preserve">   </w:t>
      </w:r>
      <w:r w:rsidRPr="00E40ACF">
        <w:t>http://www.youtube.com/watch?v=L0MK7qz13bU</w:t>
      </w:r>
    </w:p>
    <w:p w:rsidR="00E215DA" w:rsidRPr="00FF5AAC" w:rsidRDefault="00E215DA" w:rsidP="0088674C">
      <w:pPr>
        <w:widowControl/>
        <w:tabs>
          <w:tab w:val="left" w:pos="5670"/>
        </w:tabs>
        <w:spacing w:before="240" w:after="240" w:line="360" w:lineRule="auto"/>
        <w:outlineLvl w:val="0"/>
        <w:rPr>
          <w:rFonts w:ascii="Brush Script MT" w:hAnsi="Brush Script MT" w:cs="Arial"/>
          <w:i/>
          <w:sz w:val="40"/>
          <w:szCs w:val="40"/>
        </w:rPr>
      </w:pPr>
      <w:r w:rsidRPr="00C85B3B">
        <w:rPr>
          <w:rFonts w:ascii="Brush Script MT" w:hAnsi="Brush Script MT" w:cs="Arial"/>
          <w:sz w:val="40"/>
          <w:szCs w:val="40"/>
        </w:rPr>
        <w:t>Let it Go — Idina Menzel</w:t>
      </w:r>
      <w:r>
        <w:rPr>
          <w:rFonts w:ascii="Brush Script MT" w:hAnsi="Brush Script MT" w:cs="Arial"/>
          <w:sz w:val="40"/>
          <w:szCs w:val="40"/>
        </w:rPr>
        <w:t xml:space="preserve">  from Disney’s </w:t>
      </w:r>
      <w:r w:rsidRPr="004D2A1D">
        <w:rPr>
          <w:rFonts w:ascii="Brush Script MT" w:hAnsi="Brush Script MT" w:cs="Arial"/>
          <w:sz w:val="40"/>
          <w:szCs w:val="40"/>
          <w:u w:val="single"/>
        </w:rPr>
        <w:t>Frozen</w:t>
      </w:r>
      <w:r>
        <w:rPr>
          <w:rFonts w:ascii="Brush Script MT" w:hAnsi="Brush Script MT" w:cs="Arial"/>
          <w:sz w:val="40"/>
          <w:szCs w:val="40"/>
        </w:rPr>
        <w:t xml:space="preserve">        </w:t>
      </w:r>
    </w:p>
    <w:p w:rsidR="00E215DA" w:rsidRPr="00B051B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The snow glows white on the mountain tonight</w:t>
      </w:r>
      <w:r>
        <w:rPr>
          <w:rFonts w:ascii="Brush Script MT" w:hAnsi="Brush Script MT" w:cs="Arial"/>
          <w:sz w:val="40"/>
          <w:szCs w:val="40"/>
        </w:rPr>
        <w:t>______________________</w:t>
      </w:r>
    </w:p>
    <w:p w:rsidR="00E215DA" w:rsidRPr="00B051B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 xml:space="preserve">Not a footprint to be seen  </w:t>
      </w:r>
      <w:r>
        <w:rPr>
          <w:rFonts w:ascii="Brush Script MT" w:hAnsi="Brush Script MT" w:cs="Arial"/>
          <w:sz w:val="40"/>
          <w:szCs w:val="40"/>
        </w:rPr>
        <w:tab/>
        <w:t>______________________</w:t>
      </w:r>
    </w:p>
    <w:p w:rsidR="00E215D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 xml:space="preserve">A kingdom of isolation </w:t>
      </w:r>
      <w:r>
        <w:rPr>
          <w:rFonts w:ascii="Brush Script MT" w:hAnsi="Brush Script MT" w:cs="Arial"/>
          <w:sz w:val="40"/>
          <w:szCs w:val="40"/>
        </w:rPr>
        <w:tab/>
        <w:t>______________________</w:t>
      </w:r>
    </w:p>
    <w:p w:rsidR="00E215DA" w:rsidRPr="00B051B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>
        <w:rPr>
          <w:rFonts w:ascii="Brush Script MT" w:hAnsi="Brush Script MT" w:cs="Arial"/>
          <w:sz w:val="40"/>
          <w:szCs w:val="40"/>
        </w:rPr>
        <w:t>A</w:t>
      </w:r>
      <w:r w:rsidRPr="00B051BA">
        <w:rPr>
          <w:rFonts w:ascii="Brush Script MT" w:hAnsi="Brush Script MT" w:cs="Arial"/>
          <w:sz w:val="40"/>
          <w:szCs w:val="40"/>
        </w:rPr>
        <w:t xml:space="preserve">nd it looks like I'm the Queen </w:t>
      </w:r>
      <w:r>
        <w:rPr>
          <w:rFonts w:ascii="Brush Script MT" w:hAnsi="Brush Script MT" w:cs="Arial"/>
          <w:sz w:val="40"/>
          <w:szCs w:val="40"/>
        </w:rPr>
        <w:tab/>
        <w:t>______________________</w:t>
      </w:r>
    </w:p>
    <w:p w:rsidR="00E215DA" w:rsidRPr="00B051B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The wind is howling like this swirling storm inside</w:t>
      </w:r>
      <w:r>
        <w:rPr>
          <w:rFonts w:ascii="Brush Script MT" w:hAnsi="Brush Script MT" w:cs="Arial"/>
          <w:sz w:val="40"/>
          <w:szCs w:val="40"/>
        </w:rPr>
        <w:t>___________________</w:t>
      </w:r>
    </w:p>
    <w:p w:rsidR="00E215DA" w:rsidRPr="00B051B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Couldn’t keep it in</w:t>
      </w:r>
      <w:r>
        <w:rPr>
          <w:rFonts w:ascii="Brush Script MT" w:hAnsi="Brush Script MT" w:cs="Arial"/>
          <w:sz w:val="40"/>
          <w:szCs w:val="40"/>
        </w:rPr>
        <w:t>;</w:t>
      </w:r>
      <w:r w:rsidRPr="00B051BA">
        <w:rPr>
          <w:rFonts w:ascii="Brush Script MT" w:hAnsi="Brush Script MT" w:cs="Arial"/>
          <w:sz w:val="40"/>
          <w:szCs w:val="40"/>
        </w:rPr>
        <w:t xml:space="preserve"> heaven knows I tried</w:t>
      </w:r>
      <w:r>
        <w:rPr>
          <w:rFonts w:ascii="Brush Script MT" w:hAnsi="Brush Script MT" w:cs="Arial"/>
          <w:sz w:val="40"/>
          <w:szCs w:val="40"/>
        </w:rPr>
        <w:tab/>
        <w:t>______________________</w:t>
      </w:r>
    </w:p>
    <w:p w:rsidR="00E215DA" w:rsidRPr="00B051BA" w:rsidRDefault="00E215DA" w:rsidP="00D95B57">
      <w:pPr>
        <w:widowControl/>
        <w:tabs>
          <w:tab w:val="left" w:pos="5812"/>
        </w:tabs>
        <w:spacing w:before="240"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 Don’t let them in, don’t let them see</w:t>
      </w:r>
      <w:r>
        <w:rPr>
          <w:rFonts w:ascii="Brush Script MT" w:hAnsi="Brush Script MT" w:cs="Arial"/>
          <w:sz w:val="40"/>
          <w:szCs w:val="40"/>
        </w:rPr>
        <w:tab/>
        <w:t>______________________</w:t>
      </w:r>
    </w:p>
    <w:p w:rsidR="00E215DA" w:rsidRPr="00B051B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Be the good girl you always have to be</w:t>
      </w:r>
      <w:r>
        <w:rPr>
          <w:rFonts w:ascii="Brush Script MT" w:hAnsi="Brush Script MT" w:cs="Arial"/>
          <w:sz w:val="40"/>
          <w:szCs w:val="40"/>
        </w:rPr>
        <w:tab/>
        <w:t>______________________</w:t>
      </w:r>
    </w:p>
    <w:p w:rsidR="00E215DA" w:rsidRPr="00B051B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Conceal, don’t feel</w:t>
      </w:r>
      <w:r>
        <w:rPr>
          <w:rFonts w:ascii="Brush Script MT" w:hAnsi="Brush Script MT" w:cs="Arial"/>
          <w:sz w:val="40"/>
          <w:szCs w:val="40"/>
        </w:rPr>
        <w:tab/>
        <w:t>______________________</w:t>
      </w:r>
    </w:p>
    <w:p w:rsidR="00E215DA" w:rsidRPr="00B051B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Don’t let them know</w:t>
      </w:r>
      <w:r>
        <w:rPr>
          <w:rFonts w:ascii="Brush Script MT" w:hAnsi="Brush Script MT" w:cs="Arial"/>
          <w:sz w:val="40"/>
          <w:szCs w:val="40"/>
        </w:rPr>
        <w:tab/>
        <w:t>______________________</w:t>
      </w:r>
    </w:p>
    <w:p w:rsidR="00E215DA" w:rsidRPr="00B051BA" w:rsidRDefault="00E215DA" w:rsidP="00D95B57">
      <w:pPr>
        <w:widowControl/>
        <w:tabs>
          <w:tab w:val="left" w:pos="5812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Well, now they know</w:t>
      </w:r>
      <w:r>
        <w:rPr>
          <w:rFonts w:ascii="Brush Script MT" w:hAnsi="Brush Script MT" w:cs="Arial"/>
          <w:sz w:val="40"/>
          <w:szCs w:val="40"/>
        </w:rPr>
        <w:tab/>
        <w:t>______________________</w:t>
      </w:r>
    </w:p>
    <w:p w:rsidR="00E215DA" w:rsidRPr="00B051BA" w:rsidRDefault="00E215DA" w:rsidP="002644DF">
      <w:pPr>
        <w:widowControl/>
        <w:tabs>
          <w:tab w:val="left" w:pos="5529"/>
        </w:tabs>
        <w:spacing w:before="240"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 xml:space="preserve"> Let it go  </w:t>
      </w:r>
      <w:r>
        <w:rPr>
          <w:rFonts w:ascii="Brush Script MT" w:hAnsi="Brush Script MT" w:cs="Arial"/>
          <w:sz w:val="40"/>
          <w:szCs w:val="40"/>
        </w:rPr>
        <w:t xml:space="preserve"> </w:t>
      </w:r>
      <w:r w:rsidRPr="00B051BA">
        <w:rPr>
          <w:rFonts w:ascii="Brush Script MT" w:hAnsi="Brush Script MT" w:cs="Arial"/>
          <w:sz w:val="40"/>
          <w:szCs w:val="40"/>
        </w:rPr>
        <w:t>Let it go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2644D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Can’t hold it back anymore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 xml:space="preserve">Let it go </w:t>
      </w:r>
      <w:r>
        <w:rPr>
          <w:rFonts w:ascii="Brush Script MT" w:hAnsi="Brush Script MT" w:cs="Arial"/>
          <w:sz w:val="40"/>
          <w:szCs w:val="40"/>
        </w:rPr>
        <w:t xml:space="preserve">  </w:t>
      </w:r>
      <w:r w:rsidRPr="00B051BA">
        <w:rPr>
          <w:rFonts w:ascii="Brush Script MT" w:hAnsi="Brush Script MT" w:cs="Arial"/>
          <w:sz w:val="40"/>
          <w:szCs w:val="40"/>
        </w:rPr>
        <w:t>Let it go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Turn away and slam the door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before="240"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I don't care what they're going to say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Let the storm rage on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The cold never bothered me anyway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It’s funny how some distance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Makes everything seem small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And the fears that once controlled me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D95B57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 xml:space="preserve">Can’t get to me at all  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D95B57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 It's time to see what I can do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To test the limits and break through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D95B57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No right, no wrong, no rules for me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 xml:space="preserve">I'm free   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before="240" w:line="440" w:lineRule="exact"/>
        <w:rPr>
          <w:rFonts w:ascii="Brush Script MT" w:hAnsi="Brush Script MT" w:cs="Arial"/>
          <w:sz w:val="40"/>
          <w:szCs w:val="40"/>
        </w:rPr>
      </w:pPr>
      <w:r>
        <w:rPr>
          <w:rFonts w:ascii="Brush Script MT" w:hAnsi="Brush Script MT" w:cs="Arial"/>
          <w:sz w:val="40"/>
          <w:szCs w:val="40"/>
        </w:rPr>
        <w:t xml:space="preserve">Let it go    </w:t>
      </w:r>
      <w:r w:rsidRPr="00B051BA">
        <w:rPr>
          <w:rFonts w:ascii="Brush Script MT" w:hAnsi="Brush Script MT" w:cs="Arial"/>
          <w:sz w:val="40"/>
          <w:szCs w:val="40"/>
        </w:rPr>
        <w:t>Let it go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I am one with the wind and sky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 xml:space="preserve">Let it go  </w:t>
      </w:r>
      <w:r>
        <w:rPr>
          <w:rFonts w:ascii="Brush Script MT" w:hAnsi="Brush Script MT" w:cs="Arial"/>
          <w:sz w:val="40"/>
          <w:szCs w:val="40"/>
        </w:rPr>
        <w:t xml:space="preserve">  </w:t>
      </w:r>
      <w:r w:rsidRPr="00B051BA">
        <w:rPr>
          <w:rFonts w:ascii="Brush Script MT" w:hAnsi="Brush Script MT" w:cs="Arial"/>
          <w:sz w:val="40"/>
          <w:szCs w:val="40"/>
        </w:rPr>
        <w:t>Let it go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You'll never see me cry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Here I stand, and here I'll stay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Let the storm rage on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6521"/>
        </w:tabs>
        <w:spacing w:before="240"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My power flurries through the air into the ground</w:t>
      </w:r>
      <w:r>
        <w:rPr>
          <w:rFonts w:ascii="Brush Script MT" w:hAnsi="Brush Script MT" w:cs="Arial"/>
          <w:sz w:val="40"/>
          <w:szCs w:val="40"/>
        </w:rPr>
        <w:t>___________________</w:t>
      </w:r>
    </w:p>
    <w:p w:rsidR="00E215DA" w:rsidRPr="00B051BA" w:rsidRDefault="00E215DA" w:rsidP="00E40ACF">
      <w:pPr>
        <w:widowControl/>
        <w:tabs>
          <w:tab w:val="left" w:pos="637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My soul is spiraling in frozen fractals all around</w:t>
      </w:r>
      <w:r>
        <w:rPr>
          <w:rFonts w:ascii="Brush Script MT" w:hAnsi="Brush Script MT" w:cs="Arial"/>
          <w:sz w:val="40"/>
          <w:szCs w:val="40"/>
        </w:rPr>
        <w:t>___________________</w:t>
      </w:r>
    </w:p>
    <w:p w:rsidR="00E215DA" w:rsidRPr="00B051BA" w:rsidRDefault="00E215DA" w:rsidP="00B051BA">
      <w:pPr>
        <w:widowControl/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And one thought crystallizes like an icy blast</w:t>
      </w:r>
      <w:r>
        <w:rPr>
          <w:rFonts w:ascii="Brush Script MT" w:hAnsi="Brush Script MT" w:cs="Arial"/>
          <w:sz w:val="40"/>
          <w:szCs w:val="40"/>
        </w:rPr>
        <w:t>______________________</w:t>
      </w:r>
    </w:p>
    <w:p w:rsidR="00E215DA" w:rsidRDefault="00E215DA" w:rsidP="00B051BA">
      <w:pPr>
        <w:widowControl/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I'm never going back, the past is in the past</w:t>
      </w:r>
      <w:r>
        <w:rPr>
          <w:rFonts w:ascii="Brush Script MT" w:hAnsi="Brush Script MT" w:cs="Arial"/>
          <w:sz w:val="40"/>
          <w:szCs w:val="40"/>
        </w:rPr>
        <w:t>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before="240"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Let it go</w:t>
      </w:r>
      <w:r>
        <w:rPr>
          <w:rFonts w:ascii="Brush Script MT" w:hAnsi="Brush Script MT" w:cs="Arial"/>
          <w:sz w:val="40"/>
          <w:szCs w:val="40"/>
        </w:rPr>
        <w:t xml:space="preserve">    </w:t>
      </w:r>
      <w:r w:rsidRPr="00B051BA">
        <w:rPr>
          <w:rFonts w:ascii="Brush Script MT" w:hAnsi="Brush Script MT" w:cs="Arial"/>
          <w:sz w:val="40"/>
          <w:szCs w:val="40"/>
        </w:rPr>
        <w:t>Let it go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And I'll rise like the break of dawn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 xml:space="preserve">Let it go  </w:t>
      </w:r>
      <w:r>
        <w:rPr>
          <w:rFonts w:ascii="Brush Script MT" w:hAnsi="Brush Script MT" w:cs="Arial"/>
          <w:sz w:val="40"/>
          <w:szCs w:val="40"/>
        </w:rPr>
        <w:t xml:space="preserve">  </w:t>
      </w:r>
      <w:r w:rsidRPr="00B051BA">
        <w:rPr>
          <w:rFonts w:ascii="Brush Script MT" w:hAnsi="Brush Script MT" w:cs="Arial"/>
          <w:sz w:val="40"/>
          <w:szCs w:val="40"/>
        </w:rPr>
        <w:t>Let it go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That perfect girl is gone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Here I stand in the light of day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Pr="00B051B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Let the storm rage on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p w:rsidR="00E215DA" w:rsidRDefault="00E215DA" w:rsidP="00E40ACF">
      <w:pPr>
        <w:widowControl/>
        <w:tabs>
          <w:tab w:val="left" w:pos="5529"/>
        </w:tabs>
        <w:spacing w:line="440" w:lineRule="exact"/>
        <w:rPr>
          <w:rFonts w:ascii="Brush Script MT" w:hAnsi="Brush Script MT" w:cs="Arial"/>
          <w:sz w:val="40"/>
          <w:szCs w:val="40"/>
        </w:rPr>
      </w:pPr>
      <w:r w:rsidRPr="00B051BA">
        <w:rPr>
          <w:rFonts w:ascii="Brush Script MT" w:hAnsi="Brush Script MT" w:cs="Arial"/>
          <w:sz w:val="40"/>
          <w:szCs w:val="40"/>
        </w:rPr>
        <w:t>The cold never bothered me anyway</w:t>
      </w:r>
      <w:r>
        <w:rPr>
          <w:rFonts w:ascii="Brush Script MT" w:hAnsi="Brush Script MT" w:cs="Arial"/>
          <w:sz w:val="40"/>
          <w:szCs w:val="40"/>
        </w:rPr>
        <w:tab/>
        <w:t>_______________________</w:t>
      </w:r>
    </w:p>
    <w:sectPr w:rsidR="00E215DA" w:rsidSect="00552008">
      <w:pgSz w:w="11906" w:h="16838"/>
      <w:pgMar w:top="964" w:right="720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5DA" w:rsidRDefault="00E215DA" w:rsidP="0068008F">
      <w:r>
        <w:separator/>
      </w:r>
    </w:p>
  </w:endnote>
  <w:endnote w:type="continuationSeparator" w:id="0">
    <w:p w:rsidR="00E215DA" w:rsidRDefault="00E215DA" w:rsidP="00680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5DA" w:rsidRDefault="00E215DA" w:rsidP="0068008F">
      <w:r>
        <w:separator/>
      </w:r>
    </w:p>
  </w:footnote>
  <w:footnote w:type="continuationSeparator" w:id="0">
    <w:p w:rsidR="00E215DA" w:rsidRDefault="00E215DA" w:rsidP="006800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789"/>
    <w:rsid w:val="000036D2"/>
    <w:rsid w:val="00003891"/>
    <w:rsid w:val="000064C7"/>
    <w:rsid w:val="00010077"/>
    <w:rsid w:val="0001050F"/>
    <w:rsid w:val="00012E93"/>
    <w:rsid w:val="00013BBC"/>
    <w:rsid w:val="0001456F"/>
    <w:rsid w:val="00017009"/>
    <w:rsid w:val="00017AF7"/>
    <w:rsid w:val="00017E33"/>
    <w:rsid w:val="000219A2"/>
    <w:rsid w:val="00023F64"/>
    <w:rsid w:val="00026AFE"/>
    <w:rsid w:val="0002771F"/>
    <w:rsid w:val="00027B4C"/>
    <w:rsid w:val="00030677"/>
    <w:rsid w:val="00030DC9"/>
    <w:rsid w:val="000312EB"/>
    <w:rsid w:val="00031462"/>
    <w:rsid w:val="0003676D"/>
    <w:rsid w:val="00037FF1"/>
    <w:rsid w:val="00044497"/>
    <w:rsid w:val="0004760F"/>
    <w:rsid w:val="000478FF"/>
    <w:rsid w:val="0005129C"/>
    <w:rsid w:val="000514B0"/>
    <w:rsid w:val="00051760"/>
    <w:rsid w:val="000534D6"/>
    <w:rsid w:val="0006031C"/>
    <w:rsid w:val="000604CE"/>
    <w:rsid w:val="0006433F"/>
    <w:rsid w:val="0006457D"/>
    <w:rsid w:val="000645EA"/>
    <w:rsid w:val="00067311"/>
    <w:rsid w:val="0007072D"/>
    <w:rsid w:val="00072EB1"/>
    <w:rsid w:val="000732B6"/>
    <w:rsid w:val="0007340E"/>
    <w:rsid w:val="00076F35"/>
    <w:rsid w:val="000805D6"/>
    <w:rsid w:val="00081165"/>
    <w:rsid w:val="000815B7"/>
    <w:rsid w:val="000822AD"/>
    <w:rsid w:val="0008403A"/>
    <w:rsid w:val="00084692"/>
    <w:rsid w:val="00084BAE"/>
    <w:rsid w:val="0008518E"/>
    <w:rsid w:val="000867AC"/>
    <w:rsid w:val="00086AB6"/>
    <w:rsid w:val="00086C27"/>
    <w:rsid w:val="00087E9E"/>
    <w:rsid w:val="000927CE"/>
    <w:rsid w:val="00095F02"/>
    <w:rsid w:val="00096EDD"/>
    <w:rsid w:val="000A0C93"/>
    <w:rsid w:val="000A1750"/>
    <w:rsid w:val="000A1BBF"/>
    <w:rsid w:val="000A2FB1"/>
    <w:rsid w:val="000A758B"/>
    <w:rsid w:val="000A78A8"/>
    <w:rsid w:val="000B4921"/>
    <w:rsid w:val="000B61EA"/>
    <w:rsid w:val="000B6387"/>
    <w:rsid w:val="000B63B5"/>
    <w:rsid w:val="000B63F8"/>
    <w:rsid w:val="000B7BCF"/>
    <w:rsid w:val="000C1208"/>
    <w:rsid w:val="000C6235"/>
    <w:rsid w:val="000C7232"/>
    <w:rsid w:val="000D0BAE"/>
    <w:rsid w:val="000D24AA"/>
    <w:rsid w:val="000D7963"/>
    <w:rsid w:val="000E033A"/>
    <w:rsid w:val="000E1538"/>
    <w:rsid w:val="000E67F0"/>
    <w:rsid w:val="000F4C22"/>
    <w:rsid w:val="000F68FF"/>
    <w:rsid w:val="000F6B23"/>
    <w:rsid w:val="000F7398"/>
    <w:rsid w:val="00100657"/>
    <w:rsid w:val="00100911"/>
    <w:rsid w:val="001110DE"/>
    <w:rsid w:val="00112C00"/>
    <w:rsid w:val="0011380D"/>
    <w:rsid w:val="00115E2B"/>
    <w:rsid w:val="00116BE8"/>
    <w:rsid w:val="00120AEC"/>
    <w:rsid w:val="001229CF"/>
    <w:rsid w:val="00125872"/>
    <w:rsid w:val="00130843"/>
    <w:rsid w:val="00133CD8"/>
    <w:rsid w:val="00137743"/>
    <w:rsid w:val="00140DB1"/>
    <w:rsid w:val="00142993"/>
    <w:rsid w:val="00146BB7"/>
    <w:rsid w:val="00147E11"/>
    <w:rsid w:val="001503FD"/>
    <w:rsid w:val="00150780"/>
    <w:rsid w:val="001538A1"/>
    <w:rsid w:val="00153E01"/>
    <w:rsid w:val="00156D34"/>
    <w:rsid w:val="00157194"/>
    <w:rsid w:val="0015770A"/>
    <w:rsid w:val="0016172B"/>
    <w:rsid w:val="00163AFA"/>
    <w:rsid w:val="00171478"/>
    <w:rsid w:val="00171847"/>
    <w:rsid w:val="00172140"/>
    <w:rsid w:val="00173756"/>
    <w:rsid w:val="00174609"/>
    <w:rsid w:val="001765F0"/>
    <w:rsid w:val="00177231"/>
    <w:rsid w:val="001829F4"/>
    <w:rsid w:val="00184C7C"/>
    <w:rsid w:val="00186E01"/>
    <w:rsid w:val="00186F1C"/>
    <w:rsid w:val="00187D10"/>
    <w:rsid w:val="00190DBF"/>
    <w:rsid w:val="00192D03"/>
    <w:rsid w:val="00192DBB"/>
    <w:rsid w:val="001936B2"/>
    <w:rsid w:val="00193E17"/>
    <w:rsid w:val="001965A2"/>
    <w:rsid w:val="001A0D7F"/>
    <w:rsid w:val="001A434B"/>
    <w:rsid w:val="001A4C09"/>
    <w:rsid w:val="001A6D66"/>
    <w:rsid w:val="001B0CFF"/>
    <w:rsid w:val="001B16AC"/>
    <w:rsid w:val="001B56EC"/>
    <w:rsid w:val="001B6F17"/>
    <w:rsid w:val="001C079F"/>
    <w:rsid w:val="001C0F01"/>
    <w:rsid w:val="001C102D"/>
    <w:rsid w:val="001C1649"/>
    <w:rsid w:val="001C37B3"/>
    <w:rsid w:val="001C4FD1"/>
    <w:rsid w:val="001C6A97"/>
    <w:rsid w:val="001D0891"/>
    <w:rsid w:val="001D1BE6"/>
    <w:rsid w:val="001D2009"/>
    <w:rsid w:val="001D32FB"/>
    <w:rsid w:val="001D5AD5"/>
    <w:rsid w:val="001D6B23"/>
    <w:rsid w:val="001E033A"/>
    <w:rsid w:val="001E038B"/>
    <w:rsid w:val="001E7F65"/>
    <w:rsid w:val="001E7FE9"/>
    <w:rsid w:val="001F0589"/>
    <w:rsid w:val="001F1124"/>
    <w:rsid w:val="001F3CF2"/>
    <w:rsid w:val="001F4054"/>
    <w:rsid w:val="001F5382"/>
    <w:rsid w:val="001F566C"/>
    <w:rsid w:val="00202892"/>
    <w:rsid w:val="00203E24"/>
    <w:rsid w:val="00204F5F"/>
    <w:rsid w:val="00210121"/>
    <w:rsid w:val="00210933"/>
    <w:rsid w:val="00214707"/>
    <w:rsid w:val="00215C5E"/>
    <w:rsid w:val="00220DC1"/>
    <w:rsid w:val="0022170B"/>
    <w:rsid w:val="002221F7"/>
    <w:rsid w:val="00224976"/>
    <w:rsid w:val="00225AC6"/>
    <w:rsid w:val="00225C79"/>
    <w:rsid w:val="00230BB7"/>
    <w:rsid w:val="00230BD9"/>
    <w:rsid w:val="00231BAF"/>
    <w:rsid w:val="0023243C"/>
    <w:rsid w:val="002355F1"/>
    <w:rsid w:val="00237373"/>
    <w:rsid w:val="00237D5E"/>
    <w:rsid w:val="0024041F"/>
    <w:rsid w:val="0024081B"/>
    <w:rsid w:val="00240C9B"/>
    <w:rsid w:val="00241244"/>
    <w:rsid w:val="002445A9"/>
    <w:rsid w:val="002465CF"/>
    <w:rsid w:val="00247459"/>
    <w:rsid w:val="00247625"/>
    <w:rsid w:val="002478C4"/>
    <w:rsid w:val="00252124"/>
    <w:rsid w:val="00252BDC"/>
    <w:rsid w:val="00254037"/>
    <w:rsid w:val="002540A3"/>
    <w:rsid w:val="0025433A"/>
    <w:rsid w:val="002543B3"/>
    <w:rsid w:val="00256EE9"/>
    <w:rsid w:val="00260DE9"/>
    <w:rsid w:val="00262056"/>
    <w:rsid w:val="00263878"/>
    <w:rsid w:val="002644DF"/>
    <w:rsid w:val="0026587D"/>
    <w:rsid w:val="00265DBD"/>
    <w:rsid w:val="00270882"/>
    <w:rsid w:val="00270F45"/>
    <w:rsid w:val="0027242B"/>
    <w:rsid w:val="00276862"/>
    <w:rsid w:val="00277A6F"/>
    <w:rsid w:val="00277C5D"/>
    <w:rsid w:val="00281B56"/>
    <w:rsid w:val="00282FEE"/>
    <w:rsid w:val="002833E3"/>
    <w:rsid w:val="002845A9"/>
    <w:rsid w:val="00284936"/>
    <w:rsid w:val="00287C3D"/>
    <w:rsid w:val="00293BB2"/>
    <w:rsid w:val="0029477E"/>
    <w:rsid w:val="00294C64"/>
    <w:rsid w:val="00296042"/>
    <w:rsid w:val="00297139"/>
    <w:rsid w:val="00297510"/>
    <w:rsid w:val="00297C79"/>
    <w:rsid w:val="002A0C05"/>
    <w:rsid w:val="002A0C43"/>
    <w:rsid w:val="002A33C5"/>
    <w:rsid w:val="002A4B55"/>
    <w:rsid w:val="002B4AA8"/>
    <w:rsid w:val="002B6AF7"/>
    <w:rsid w:val="002B6DE6"/>
    <w:rsid w:val="002B766C"/>
    <w:rsid w:val="002B77C4"/>
    <w:rsid w:val="002C0CE5"/>
    <w:rsid w:val="002C2149"/>
    <w:rsid w:val="002C363C"/>
    <w:rsid w:val="002C46BA"/>
    <w:rsid w:val="002C68A3"/>
    <w:rsid w:val="002D0BD9"/>
    <w:rsid w:val="002D585B"/>
    <w:rsid w:val="002D628B"/>
    <w:rsid w:val="002D70FB"/>
    <w:rsid w:val="002E0F37"/>
    <w:rsid w:val="002E2C6F"/>
    <w:rsid w:val="002E4841"/>
    <w:rsid w:val="002E4E40"/>
    <w:rsid w:val="002E6827"/>
    <w:rsid w:val="002E6F4C"/>
    <w:rsid w:val="002F07F4"/>
    <w:rsid w:val="002F1739"/>
    <w:rsid w:val="002F25A0"/>
    <w:rsid w:val="002F4273"/>
    <w:rsid w:val="002F4A44"/>
    <w:rsid w:val="002F5AEB"/>
    <w:rsid w:val="00303755"/>
    <w:rsid w:val="00311D72"/>
    <w:rsid w:val="00312353"/>
    <w:rsid w:val="00312601"/>
    <w:rsid w:val="00312C6D"/>
    <w:rsid w:val="0031314A"/>
    <w:rsid w:val="00314897"/>
    <w:rsid w:val="00315A55"/>
    <w:rsid w:val="00316344"/>
    <w:rsid w:val="003243FD"/>
    <w:rsid w:val="003265AA"/>
    <w:rsid w:val="003313FA"/>
    <w:rsid w:val="00333DD1"/>
    <w:rsid w:val="00335427"/>
    <w:rsid w:val="00336EDB"/>
    <w:rsid w:val="00337863"/>
    <w:rsid w:val="0033797B"/>
    <w:rsid w:val="00340D41"/>
    <w:rsid w:val="00341BDC"/>
    <w:rsid w:val="00341DA0"/>
    <w:rsid w:val="0034303E"/>
    <w:rsid w:val="003438A5"/>
    <w:rsid w:val="00344DA6"/>
    <w:rsid w:val="00346C17"/>
    <w:rsid w:val="003472F8"/>
    <w:rsid w:val="00347341"/>
    <w:rsid w:val="003505B7"/>
    <w:rsid w:val="00350D76"/>
    <w:rsid w:val="00350FEE"/>
    <w:rsid w:val="00351123"/>
    <w:rsid w:val="00351F7F"/>
    <w:rsid w:val="00352BB7"/>
    <w:rsid w:val="003532CC"/>
    <w:rsid w:val="003533A8"/>
    <w:rsid w:val="00354091"/>
    <w:rsid w:val="0035437C"/>
    <w:rsid w:val="003553FB"/>
    <w:rsid w:val="00357124"/>
    <w:rsid w:val="003609BF"/>
    <w:rsid w:val="003615BF"/>
    <w:rsid w:val="0036165A"/>
    <w:rsid w:val="003655A7"/>
    <w:rsid w:val="00370296"/>
    <w:rsid w:val="00370755"/>
    <w:rsid w:val="003707BD"/>
    <w:rsid w:val="00371B3B"/>
    <w:rsid w:val="003720E7"/>
    <w:rsid w:val="00372916"/>
    <w:rsid w:val="0037401F"/>
    <w:rsid w:val="00376FCC"/>
    <w:rsid w:val="00377831"/>
    <w:rsid w:val="00377CF7"/>
    <w:rsid w:val="00377E9D"/>
    <w:rsid w:val="00377F29"/>
    <w:rsid w:val="00381FDA"/>
    <w:rsid w:val="003820E0"/>
    <w:rsid w:val="00385EA2"/>
    <w:rsid w:val="00386EBD"/>
    <w:rsid w:val="00391C4B"/>
    <w:rsid w:val="00394A19"/>
    <w:rsid w:val="003A04C2"/>
    <w:rsid w:val="003A2152"/>
    <w:rsid w:val="003A6D62"/>
    <w:rsid w:val="003B0720"/>
    <w:rsid w:val="003B0BC6"/>
    <w:rsid w:val="003B1A3B"/>
    <w:rsid w:val="003B208E"/>
    <w:rsid w:val="003B2F6C"/>
    <w:rsid w:val="003B6A5C"/>
    <w:rsid w:val="003B7C12"/>
    <w:rsid w:val="003C13EA"/>
    <w:rsid w:val="003C3B1E"/>
    <w:rsid w:val="003C4BB2"/>
    <w:rsid w:val="003D098C"/>
    <w:rsid w:val="003D28C4"/>
    <w:rsid w:val="003D2A07"/>
    <w:rsid w:val="003D7A12"/>
    <w:rsid w:val="003E01EB"/>
    <w:rsid w:val="003E2567"/>
    <w:rsid w:val="003E2A88"/>
    <w:rsid w:val="003E4959"/>
    <w:rsid w:val="003F070F"/>
    <w:rsid w:val="003F2624"/>
    <w:rsid w:val="003F412B"/>
    <w:rsid w:val="003F4585"/>
    <w:rsid w:val="003F46BB"/>
    <w:rsid w:val="003F4A11"/>
    <w:rsid w:val="003F7189"/>
    <w:rsid w:val="003F73E1"/>
    <w:rsid w:val="00401100"/>
    <w:rsid w:val="004022C2"/>
    <w:rsid w:val="004045DD"/>
    <w:rsid w:val="00405F85"/>
    <w:rsid w:val="00406629"/>
    <w:rsid w:val="00410299"/>
    <w:rsid w:val="00410B90"/>
    <w:rsid w:val="004114A3"/>
    <w:rsid w:val="00414E94"/>
    <w:rsid w:val="00415521"/>
    <w:rsid w:val="00417B0A"/>
    <w:rsid w:val="0042314C"/>
    <w:rsid w:val="0042463A"/>
    <w:rsid w:val="00426413"/>
    <w:rsid w:val="00430A7B"/>
    <w:rsid w:val="00430C76"/>
    <w:rsid w:val="00430D96"/>
    <w:rsid w:val="00430ECA"/>
    <w:rsid w:val="004348CF"/>
    <w:rsid w:val="0043499D"/>
    <w:rsid w:val="0043544F"/>
    <w:rsid w:val="00435B9F"/>
    <w:rsid w:val="004441DA"/>
    <w:rsid w:val="00444C48"/>
    <w:rsid w:val="004464D1"/>
    <w:rsid w:val="00456017"/>
    <w:rsid w:val="004561B8"/>
    <w:rsid w:val="004567C2"/>
    <w:rsid w:val="004567E6"/>
    <w:rsid w:val="00457CF1"/>
    <w:rsid w:val="00460586"/>
    <w:rsid w:val="00461F4A"/>
    <w:rsid w:val="00462B0E"/>
    <w:rsid w:val="00463067"/>
    <w:rsid w:val="00464291"/>
    <w:rsid w:val="004667E6"/>
    <w:rsid w:val="00470AB6"/>
    <w:rsid w:val="00472BC8"/>
    <w:rsid w:val="004734EB"/>
    <w:rsid w:val="00476651"/>
    <w:rsid w:val="004822F8"/>
    <w:rsid w:val="004831F3"/>
    <w:rsid w:val="004838DF"/>
    <w:rsid w:val="00484550"/>
    <w:rsid w:val="00492E6B"/>
    <w:rsid w:val="00496F03"/>
    <w:rsid w:val="0049755F"/>
    <w:rsid w:val="004A00AA"/>
    <w:rsid w:val="004A1796"/>
    <w:rsid w:val="004A21C7"/>
    <w:rsid w:val="004A58AA"/>
    <w:rsid w:val="004A5C64"/>
    <w:rsid w:val="004B1C15"/>
    <w:rsid w:val="004B26F0"/>
    <w:rsid w:val="004B7151"/>
    <w:rsid w:val="004C00A1"/>
    <w:rsid w:val="004C039E"/>
    <w:rsid w:val="004C0E0E"/>
    <w:rsid w:val="004D2A1D"/>
    <w:rsid w:val="004D5592"/>
    <w:rsid w:val="004D5C7B"/>
    <w:rsid w:val="004D643C"/>
    <w:rsid w:val="004E18A1"/>
    <w:rsid w:val="004E67F3"/>
    <w:rsid w:val="004F2F48"/>
    <w:rsid w:val="00500873"/>
    <w:rsid w:val="00500D10"/>
    <w:rsid w:val="00500D8D"/>
    <w:rsid w:val="00502B52"/>
    <w:rsid w:val="00504018"/>
    <w:rsid w:val="00504B40"/>
    <w:rsid w:val="00505AFC"/>
    <w:rsid w:val="0050697D"/>
    <w:rsid w:val="00506A5C"/>
    <w:rsid w:val="00507FE3"/>
    <w:rsid w:val="00512C4D"/>
    <w:rsid w:val="00520FCA"/>
    <w:rsid w:val="0052223F"/>
    <w:rsid w:val="0052502D"/>
    <w:rsid w:val="00525A9D"/>
    <w:rsid w:val="0052611B"/>
    <w:rsid w:val="00530C6B"/>
    <w:rsid w:val="00531CC1"/>
    <w:rsid w:val="00535859"/>
    <w:rsid w:val="0053655B"/>
    <w:rsid w:val="00550F12"/>
    <w:rsid w:val="00551AB2"/>
    <w:rsid w:val="00552008"/>
    <w:rsid w:val="005531C8"/>
    <w:rsid w:val="005540CD"/>
    <w:rsid w:val="005550F7"/>
    <w:rsid w:val="005560CC"/>
    <w:rsid w:val="00556146"/>
    <w:rsid w:val="005579FD"/>
    <w:rsid w:val="005609C5"/>
    <w:rsid w:val="00562B8F"/>
    <w:rsid w:val="00562CF4"/>
    <w:rsid w:val="0056418B"/>
    <w:rsid w:val="0056741E"/>
    <w:rsid w:val="00570620"/>
    <w:rsid w:val="0057292F"/>
    <w:rsid w:val="00572974"/>
    <w:rsid w:val="00572CEE"/>
    <w:rsid w:val="0057325C"/>
    <w:rsid w:val="005743C9"/>
    <w:rsid w:val="00574687"/>
    <w:rsid w:val="00576B1B"/>
    <w:rsid w:val="00580865"/>
    <w:rsid w:val="00580BFD"/>
    <w:rsid w:val="00583CE3"/>
    <w:rsid w:val="005852F3"/>
    <w:rsid w:val="0058797E"/>
    <w:rsid w:val="00587C1D"/>
    <w:rsid w:val="005901B8"/>
    <w:rsid w:val="00594BCD"/>
    <w:rsid w:val="00596002"/>
    <w:rsid w:val="00596B17"/>
    <w:rsid w:val="00597FEA"/>
    <w:rsid w:val="005A043F"/>
    <w:rsid w:val="005A221B"/>
    <w:rsid w:val="005B1424"/>
    <w:rsid w:val="005B2638"/>
    <w:rsid w:val="005B353D"/>
    <w:rsid w:val="005B731A"/>
    <w:rsid w:val="005C01B6"/>
    <w:rsid w:val="005D01D0"/>
    <w:rsid w:val="005D1555"/>
    <w:rsid w:val="005D6469"/>
    <w:rsid w:val="005E1357"/>
    <w:rsid w:val="005E19CF"/>
    <w:rsid w:val="005E3A96"/>
    <w:rsid w:val="005F1649"/>
    <w:rsid w:val="005F2506"/>
    <w:rsid w:val="005F2B18"/>
    <w:rsid w:val="005F4D01"/>
    <w:rsid w:val="005F6DF9"/>
    <w:rsid w:val="005F6E43"/>
    <w:rsid w:val="005F7784"/>
    <w:rsid w:val="006026E4"/>
    <w:rsid w:val="00606310"/>
    <w:rsid w:val="00606F1A"/>
    <w:rsid w:val="0060732A"/>
    <w:rsid w:val="00610437"/>
    <w:rsid w:val="00611897"/>
    <w:rsid w:val="00611BA9"/>
    <w:rsid w:val="00612C61"/>
    <w:rsid w:val="00613F1A"/>
    <w:rsid w:val="00615C2B"/>
    <w:rsid w:val="0061637A"/>
    <w:rsid w:val="0062585C"/>
    <w:rsid w:val="00626A12"/>
    <w:rsid w:val="006277F0"/>
    <w:rsid w:val="00627C54"/>
    <w:rsid w:val="0063281A"/>
    <w:rsid w:val="006343BA"/>
    <w:rsid w:val="0063672C"/>
    <w:rsid w:val="006401E0"/>
    <w:rsid w:val="00643DB7"/>
    <w:rsid w:val="0065290B"/>
    <w:rsid w:val="00654F6A"/>
    <w:rsid w:val="00674A35"/>
    <w:rsid w:val="00675426"/>
    <w:rsid w:val="0067726A"/>
    <w:rsid w:val="00677421"/>
    <w:rsid w:val="0068008F"/>
    <w:rsid w:val="006809B8"/>
    <w:rsid w:val="006823A1"/>
    <w:rsid w:val="00684849"/>
    <w:rsid w:val="00687769"/>
    <w:rsid w:val="00692080"/>
    <w:rsid w:val="00695727"/>
    <w:rsid w:val="0069650E"/>
    <w:rsid w:val="006A064E"/>
    <w:rsid w:val="006A1F28"/>
    <w:rsid w:val="006A4D4A"/>
    <w:rsid w:val="006A67F2"/>
    <w:rsid w:val="006B1258"/>
    <w:rsid w:val="006B4236"/>
    <w:rsid w:val="006B690C"/>
    <w:rsid w:val="006B7822"/>
    <w:rsid w:val="006B7B53"/>
    <w:rsid w:val="006C179B"/>
    <w:rsid w:val="006C61D8"/>
    <w:rsid w:val="006C680E"/>
    <w:rsid w:val="006D070F"/>
    <w:rsid w:val="006D1F56"/>
    <w:rsid w:val="006D327F"/>
    <w:rsid w:val="006D4629"/>
    <w:rsid w:val="006E058D"/>
    <w:rsid w:val="006E1406"/>
    <w:rsid w:val="006E4090"/>
    <w:rsid w:val="006E4B16"/>
    <w:rsid w:val="006E689A"/>
    <w:rsid w:val="006F4A31"/>
    <w:rsid w:val="006F5065"/>
    <w:rsid w:val="006F5CC4"/>
    <w:rsid w:val="006F6C83"/>
    <w:rsid w:val="0070369F"/>
    <w:rsid w:val="00703F8F"/>
    <w:rsid w:val="0070409B"/>
    <w:rsid w:val="007061FC"/>
    <w:rsid w:val="007064C1"/>
    <w:rsid w:val="00706CA1"/>
    <w:rsid w:val="007103DB"/>
    <w:rsid w:val="007122A3"/>
    <w:rsid w:val="00712EE2"/>
    <w:rsid w:val="00714AF9"/>
    <w:rsid w:val="00721EA1"/>
    <w:rsid w:val="00722518"/>
    <w:rsid w:val="007230A2"/>
    <w:rsid w:val="007230A6"/>
    <w:rsid w:val="00723AB1"/>
    <w:rsid w:val="00723D4D"/>
    <w:rsid w:val="00724025"/>
    <w:rsid w:val="00724A3F"/>
    <w:rsid w:val="007266AE"/>
    <w:rsid w:val="00726789"/>
    <w:rsid w:val="00730FCD"/>
    <w:rsid w:val="0073139A"/>
    <w:rsid w:val="00731A5B"/>
    <w:rsid w:val="007322B6"/>
    <w:rsid w:val="00732A21"/>
    <w:rsid w:val="007341D8"/>
    <w:rsid w:val="00735283"/>
    <w:rsid w:val="007355B7"/>
    <w:rsid w:val="00735C88"/>
    <w:rsid w:val="00736F39"/>
    <w:rsid w:val="0074078F"/>
    <w:rsid w:val="0074119B"/>
    <w:rsid w:val="00743B04"/>
    <w:rsid w:val="0074529F"/>
    <w:rsid w:val="007465E7"/>
    <w:rsid w:val="00746D59"/>
    <w:rsid w:val="0075040B"/>
    <w:rsid w:val="0075538A"/>
    <w:rsid w:val="00755938"/>
    <w:rsid w:val="007639A0"/>
    <w:rsid w:val="00763F06"/>
    <w:rsid w:val="0076437D"/>
    <w:rsid w:val="00764426"/>
    <w:rsid w:val="00765391"/>
    <w:rsid w:val="007662E6"/>
    <w:rsid w:val="00772AFD"/>
    <w:rsid w:val="00776CB2"/>
    <w:rsid w:val="00777A3F"/>
    <w:rsid w:val="00781674"/>
    <w:rsid w:val="00781805"/>
    <w:rsid w:val="00786CA2"/>
    <w:rsid w:val="007872C3"/>
    <w:rsid w:val="00793B40"/>
    <w:rsid w:val="00794EC6"/>
    <w:rsid w:val="00796825"/>
    <w:rsid w:val="007979C0"/>
    <w:rsid w:val="007A0802"/>
    <w:rsid w:val="007A10C9"/>
    <w:rsid w:val="007A117B"/>
    <w:rsid w:val="007A21D8"/>
    <w:rsid w:val="007A2D99"/>
    <w:rsid w:val="007A3F4A"/>
    <w:rsid w:val="007A3F79"/>
    <w:rsid w:val="007A4F39"/>
    <w:rsid w:val="007A7F29"/>
    <w:rsid w:val="007B0F3A"/>
    <w:rsid w:val="007B159A"/>
    <w:rsid w:val="007B19CA"/>
    <w:rsid w:val="007B1A36"/>
    <w:rsid w:val="007B2E6A"/>
    <w:rsid w:val="007B4B38"/>
    <w:rsid w:val="007B77FD"/>
    <w:rsid w:val="007B785A"/>
    <w:rsid w:val="007B7BA7"/>
    <w:rsid w:val="007C4135"/>
    <w:rsid w:val="007C783B"/>
    <w:rsid w:val="007D48BE"/>
    <w:rsid w:val="007D50AA"/>
    <w:rsid w:val="007E63E9"/>
    <w:rsid w:val="007E6C59"/>
    <w:rsid w:val="007E71D4"/>
    <w:rsid w:val="007E77EC"/>
    <w:rsid w:val="007F18F4"/>
    <w:rsid w:val="007F4066"/>
    <w:rsid w:val="007F5D58"/>
    <w:rsid w:val="0080226A"/>
    <w:rsid w:val="008041F5"/>
    <w:rsid w:val="008073C4"/>
    <w:rsid w:val="00812B81"/>
    <w:rsid w:val="008132CC"/>
    <w:rsid w:val="00813565"/>
    <w:rsid w:val="008174C1"/>
    <w:rsid w:val="008175CC"/>
    <w:rsid w:val="00820ED3"/>
    <w:rsid w:val="00823CB6"/>
    <w:rsid w:val="00825061"/>
    <w:rsid w:val="00831A8D"/>
    <w:rsid w:val="00832D1B"/>
    <w:rsid w:val="0083311B"/>
    <w:rsid w:val="008335A5"/>
    <w:rsid w:val="008361CE"/>
    <w:rsid w:val="00840BBF"/>
    <w:rsid w:val="00845C47"/>
    <w:rsid w:val="008500E2"/>
    <w:rsid w:val="00850E86"/>
    <w:rsid w:val="008603AB"/>
    <w:rsid w:val="00860878"/>
    <w:rsid w:val="00861BA6"/>
    <w:rsid w:val="00864196"/>
    <w:rsid w:val="008642A1"/>
    <w:rsid w:val="00865128"/>
    <w:rsid w:val="0086529D"/>
    <w:rsid w:val="00865ECA"/>
    <w:rsid w:val="008669A2"/>
    <w:rsid w:val="008673CE"/>
    <w:rsid w:val="00870BA0"/>
    <w:rsid w:val="008713E5"/>
    <w:rsid w:val="00872DB7"/>
    <w:rsid w:val="00874162"/>
    <w:rsid w:val="00874648"/>
    <w:rsid w:val="0087472B"/>
    <w:rsid w:val="00875588"/>
    <w:rsid w:val="00880CDD"/>
    <w:rsid w:val="008837E7"/>
    <w:rsid w:val="0088589B"/>
    <w:rsid w:val="00885D64"/>
    <w:rsid w:val="0088674C"/>
    <w:rsid w:val="00887DAE"/>
    <w:rsid w:val="00890FFC"/>
    <w:rsid w:val="00894C92"/>
    <w:rsid w:val="008960C7"/>
    <w:rsid w:val="0089788A"/>
    <w:rsid w:val="008A0D8B"/>
    <w:rsid w:val="008A1B83"/>
    <w:rsid w:val="008A59DC"/>
    <w:rsid w:val="008A6436"/>
    <w:rsid w:val="008B2612"/>
    <w:rsid w:val="008B2B38"/>
    <w:rsid w:val="008B3424"/>
    <w:rsid w:val="008B4220"/>
    <w:rsid w:val="008B7B47"/>
    <w:rsid w:val="008C01C1"/>
    <w:rsid w:val="008C2C7A"/>
    <w:rsid w:val="008C5189"/>
    <w:rsid w:val="008C555E"/>
    <w:rsid w:val="008C599E"/>
    <w:rsid w:val="008C6328"/>
    <w:rsid w:val="008C6AE8"/>
    <w:rsid w:val="008D1721"/>
    <w:rsid w:val="008D431A"/>
    <w:rsid w:val="008D6A62"/>
    <w:rsid w:val="008E203B"/>
    <w:rsid w:val="008E285F"/>
    <w:rsid w:val="008E581F"/>
    <w:rsid w:val="008F3086"/>
    <w:rsid w:val="008F3D8E"/>
    <w:rsid w:val="008F47AC"/>
    <w:rsid w:val="008F6721"/>
    <w:rsid w:val="008F6F42"/>
    <w:rsid w:val="008F7F40"/>
    <w:rsid w:val="0090398F"/>
    <w:rsid w:val="00903D64"/>
    <w:rsid w:val="0091074D"/>
    <w:rsid w:val="009116D3"/>
    <w:rsid w:val="0091600B"/>
    <w:rsid w:val="009224C6"/>
    <w:rsid w:val="009247C6"/>
    <w:rsid w:val="00924C4D"/>
    <w:rsid w:val="00925D2C"/>
    <w:rsid w:val="009303C5"/>
    <w:rsid w:val="00931BDD"/>
    <w:rsid w:val="0093340F"/>
    <w:rsid w:val="0093414A"/>
    <w:rsid w:val="00934D8C"/>
    <w:rsid w:val="0093566D"/>
    <w:rsid w:val="00935952"/>
    <w:rsid w:val="00936769"/>
    <w:rsid w:val="00937FCD"/>
    <w:rsid w:val="0094013E"/>
    <w:rsid w:val="009405EF"/>
    <w:rsid w:val="00941613"/>
    <w:rsid w:val="00941968"/>
    <w:rsid w:val="009472F8"/>
    <w:rsid w:val="00947980"/>
    <w:rsid w:val="009519C7"/>
    <w:rsid w:val="009552F5"/>
    <w:rsid w:val="00956656"/>
    <w:rsid w:val="00961182"/>
    <w:rsid w:val="009629CB"/>
    <w:rsid w:val="00963D99"/>
    <w:rsid w:val="00964EC3"/>
    <w:rsid w:val="00965270"/>
    <w:rsid w:val="009672C2"/>
    <w:rsid w:val="009673D3"/>
    <w:rsid w:val="00967DF3"/>
    <w:rsid w:val="00973561"/>
    <w:rsid w:val="00973A17"/>
    <w:rsid w:val="00973A7E"/>
    <w:rsid w:val="00977939"/>
    <w:rsid w:val="00980A59"/>
    <w:rsid w:val="009824F8"/>
    <w:rsid w:val="0098451D"/>
    <w:rsid w:val="00984736"/>
    <w:rsid w:val="009869F9"/>
    <w:rsid w:val="00991B57"/>
    <w:rsid w:val="0099720B"/>
    <w:rsid w:val="009A25B9"/>
    <w:rsid w:val="009A3174"/>
    <w:rsid w:val="009A5387"/>
    <w:rsid w:val="009B1CCB"/>
    <w:rsid w:val="009B208D"/>
    <w:rsid w:val="009B263C"/>
    <w:rsid w:val="009B53E6"/>
    <w:rsid w:val="009B7037"/>
    <w:rsid w:val="009B778B"/>
    <w:rsid w:val="009C1791"/>
    <w:rsid w:val="009C4307"/>
    <w:rsid w:val="009C4C51"/>
    <w:rsid w:val="009C7D0F"/>
    <w:rsid w:val="009D09C7"/>
    <w:rsid w:val="009D1354"/>
    <w:rsid w:val="009D2029"/>
    <w:rsid w:val="009D22CF"/>
    <w:rsid w:val="009D265B"/>
    <w:rsid w:val="009D3CCC"/>
    <w:rsid w:val="009D417C"/>
    <w:rsid w:val="009D5DEB"/>
    <w:rsid w:val="009D6821"/>
    <w:rsid w:val="009E2DBE"/>
    <w:rsid w:val="009E2F44"/>
    <w:rsid w:val="009E34CD"/>
    <w:rsid w:val="009E457B"/>
    <w:rsid w:val="009E5B9C"/>
    <w:rsid w:val="009E6415"/>
    <w:rsid w:val="009F089A"/>
    <w:rsid w:val="009F14B7"/>
    <w:rsid w:val="009F30C8"/>
    <w:rsid w:val="009F7FA8"/>
    <w:rsid w:val="00A018D7"/>
    <w:rsid w:val="00A02749"/>
    <w:rsid w:val="00A060B4"/>
    <w:rsid w:val="00A061E3"/>
    <w:rsid w:val="00A07E8B"/>
    <w:rsid w:val="00A1425D"/>
    <w:rsid w:val="00A16E4E"/>
    <w:rsid w:val="00A17202"/>
    <w:rsid w:val="00A2130F"/>
    <w:rsid w:val="00A228DB"/>
    <w:rsid w:val="00A24EFE"/>
    <w:rsid w:val="00A24F14"/>
    <w:rsid w:val="00A25019"/>
    <w:rsid w:val="00A2610F"/>
    <w:rsid w:val="00A3008D"/>
    <w:rsid w:val="00A304BF"/>
    <w:rsid w:val="00A30948"/>
    <w:rsid w:val="00A309C3"/>
    <w:rsid w:val="00A3351F"/>
    <w:rsid w:val="00A35673"/>
    <w:rsid w:val="00A359CE"/>
    <w:rsid w:val="00A35AD1"/>
    <w:rsid w:val="00A374F4"/>
    <w:rsid w:val="00A4289F"/>
    <w:rsid w:val="00A453E4"/>
    <w:rsid w:val="00A46033"/>
    <w:rsid w:val="00A468CE"/>
    <w:rsid w:val="00A46C8B"/>
    <w:rsid w:val="00A5125C"/>
    <w:rsid w:val="00A52D44"/>
    <w:rsid w:val="00A549BA"/>
    <w:rsid w:val="00A56D6F"/>
    <w:rsid w:val="00A60182"/>
    <w:rsid w:val="00A63DD5"/>
    <w:rsid w:val="00A652D1"/>
    <w:rsid w:val="00A65695"/>
    <w:rsid w:val="00A673A2"/>
    <w:rsid w:val="00A6798F"/>
    <w:rsid w:val="00A6799A"/>
    <w:rsid w:val="00A7278A"/>
    <w:rsid w:val="00A76B8F"/>
    <w:rsid w:val="00A776E2"/>
    <w:rsid w:val="00A77DD6"/>
    <w:rsid w:val="00A81926"/>
    <w:rsid w:val="00A82249"/>
    <w:rsid w:val="00A90AE7"/>
    <w:rsid w:val="00A9256E"/>
    <w:rsid w:val="00A92E1D"/>
    <w:rsid w:val="00A9360A"/>
    <w:rsid w:val="00A976F8"/>
    <w:rsid w:val="00A97976"/>
    <w:rsid w:val="00A97D31"/>
    <w:rsid w:val="00AA0055"/>
    <w:rsid w:val="00AA19A8"/>
    <w:rsid w:val="00AA279B"/>
    <w:rsid w:val="00AA2EBF"/>
    <w:rsid w:val="00AA3F06"/>
    <w:rsid w:val="00AA41C6"/>
    <w:rsid w:val="00AA4C9C"/>
    <w:rsid w:val="00AA4E0D"/>
    <w:rsid w:val="00AB19A0"/>
    <w:rsid w:val="00AB357A"/>
    <w:rsid w:val="00AC06BD"/>
    <w:rsid w:val="00AC0768"/>
    <w:rsid w:val="00AC0BFB"/>
    <w:rsid w:val="00AC218E"/>
    <w:rsid w:val="00AC31DE"/>
    <w:rsid w:val="00AC6FB8"/>
    <w:rsid w:val="00AC7D5D"/>
    <w:rsid w:val="00AD0825"/>
    <w:rsid w:val="00AD0863"/>
    <w:rsid w:val="00AD0A73"/>
    <w:rsid w:val="00AD1007"/>
    <w:rsid w:val="00AD1900"/>
    <w:rsid w:val="00AD1FED"/>
    <w:rsid w:val="00AD25D2"/>
    <w:rsid w:val="00AD44B9"/>
    <w:rsid w:val="00AE0D2B"/>
    <w:rsid w:val="00AE12F9"/>
    <w:rsid w:val="00AE2853"/>
    <w:rsid w:val="00AE5C3F"/>
    <w:rsid w:val="00AF0810"/>
    <w:rsid w:val="00AF108A"/>
    <w:rsid w:val="00AF2A64"/>
    <w:rsid w:val="00AF4D50"/>
    <w:rsid w:val="00AF6E84"/>
    <w:rsid w:val="00AF70F1"/>
    <w:rsid w:val="00B015E6"/>
    <w:rsid w:val="00B03244"/>
    <w:rsid w:val="00B045B7"/>
    <w:rsid w:val="00B04D22"/>
    <w:rsid w:val="00B04F9C"/>
    <w:rsid w:val="00B051BA"/>
    <w:rsid w:val="00B07012"/>
    <w:rsid w:val="00B07E7A"/>
    <w:rsid w:val="00B07EF8"/>
    <w:rsid w:val="00B1092A"/>
    <w:rsid w:val="00B119C3"/>
    <w:rsid w:val="00B14524"/>
    <w:rsid w:val="00B159B4"/>
    <w:rsid w:val="00B16482"/>
    <w:rsid w:val="00B169ED"/>
    <w:rsid w:val="00B16E0C"/>
    <w:rsid w:val="00B17200"/>
    <w:rsid w:val="00B21A5E"/>
    <w:rsid w:val="00B22666"/>
    <w:rsid w:val="00B23EA3"/>
    <w:rsid w:val="00B27457"/>
    <w:rsid w:val="00B27559"/>
    <w:rsid w:val="00B3091B"/>
    <w:rsid w:val="00B3201F"/>
    <w:rsid w:val="00B3668A"/>
    <w:rsid w:val="00B43E05"/>
    <w:rsid w:val="00B459E5"/>
    <w:rsid w:val="00B5035F"/>
    <w:rsid w:val="00B50F07"/>
    <w:rsid w:val="00B56D81"/>
    <w:rsid w:val="00B57D47"/>
    <w:rsid w:val="00B626AD"/>
    <w:rsid w:val="00B62C6C"/>
    <w:rsid w:val="00B66CCA"/>
    <w:rsid w:val="00B6779C"/>
    <w:rsid w:val="00B71B32"/>
    <w:rsid w:val="00B72E6D"/>
    <w:rsid w:val="00B737E3"/>
    <w:rsid w:val="00B74721"/>
    <w:rsid w:val="00B74CA5"/>
    <w:rsid w:val="00B7537D"/>
    <w:rsid w:val="00B764A5"/>
    <w:rsid w:val="00B774F6"/>
    <w:rsid w:val="00B80B37"/>
    <w:rsid w:val="00B87B34"/>
    <w:rsid w:val="00B9166E"/>
    <w:rsid w:val="00B9621F"/>
    <w:rsid w:val="00B9677A"/>
    <w:rsid w:val="00B97BAA"/>
    <w:rsid w:val="00B97D73"/>
    <w:rsid w:val="00BA3DA6"/>
    <w:rsid w:val="00BA4785"/>
    <w:rsid w:val="00BA4A93"/>
    <w:rsid w:val="00BA5CAC"/>
    <w:rsid w:val="00BA609E"/>
    <w:rsid w:val="00BA6724"/>
    <w:rsid w:val="00BA7877"/>
    <w:rsid w:val="00BB0A03"/>
    <w:rsid w:val="00BB1868"/>
    <w:rsid w:val="00BB246E"/>
    <w:rsid w:val="00BB3401"/>
    <w:rsid w:val="00BB7896"/>
    <w:rsid w:val="00BB7A7E"/>
    <w:rsid w:val="00BB7B56"/>
    <w:rsid w:val="00BC24D6"/>
    <w:rsid w:val="00BC2EFB"/>
    <w:rsid w:val="00BC3A8A"/>
    <w:rsid w:val="00BC5940"/>
    <w:rsid w:val="00BC6210"/>
    <w:rsid w:val="00BC6CF5"/>
    <w:rsid w:val="00BD0064"/>
    <w:rsid w:val="00BD1747"/>
    <w:rsid w:val="00BD25FD"/>
    <w:rsid w:val="00BD4EB2"/>
    <w:rsid w:val="00BD5A9E"/>
    <w:rsid w:val="00BD6DC2"/>
    <w:rsid w:val="00BD7FC7"/>
    <w:rsid w:val="00BE15C8"/>
    <w:rsid w:val="00BE1C80"/>
    <w:rsid w:val="00BE420B"/>
    <w:rsid w:val="00BE568B"/>
    <w:rsid w:val="00BE6E11"/>
    <w:rsid w:val="00BE7B9C"/>
    <w:rsid w:val="00BF049A"/>
    <w:rsid w:val="00BF0A8D"/>
    <w:rsid w:val="00BF167A"/>
    <w:rsid w:val="00BF25A1"/>
    <w:rsid w:val="00BF2709"/>
    <w:rsid w:val="00BF7FCC"/>
    <w:rsid w:val="00C0062D"/>
    <w:rsid w:val="00C05A24"/>
    <w:rsid w:val="00C07C7C"/>
    <w:rsid w:val="00C07F15"/>
    <w:rsid w:val="00C10434"/>
    <w:rsid w:val="00C10DD0"/>
    <w:rsid w:val="00C12F7B"/>
    <w:rsid w:val="00C1444B"/>
    <w:rsid w:val="00C179DE"/>
    <w:rsid w:val="00C20ADF"/>
    <w:rsid w:val="00C22312"/>
    <w:rsid w:val="00C239F8"/>
    <w:rsid w:val="00C2535F"/>
    <w:rsid w:val="00C332B6"/>
    <w:rsid w:val="00C332EA"/>
    <w:rsid w:val="00C33A87"/>
    <w:rsid w:val="00C33F0D"/>
    <w:rsid w:val="00C3402D"/>
    <w:rsid w:val="00C34DC0"/>
    <w:rsid w:val="00C35490"/>
    <w:rsid w:val="00C36A2A"/>
    <w:rsid w:val="00C40B09"/>
    <w:rsid w:val="00C41045"/>
    <w:rsid w:val="00C4451C"/>
    <w:rsid w:val="00C446BF"/>
    <w:rsid w:val="00C44D13"/>
    <w:rsid w:val="00C45958"/>
    <w:rsid w:val="00C5169D"/>
    <w:rsid w:val="00C5233C"/>
    <w:rsid w:val="00C52E21"/>
    <w:rsid w:val="00C5481A"/>
    <w:rsid w:val="00C54D77"/>
    <w:rsid w:val="00C55F0F"/>
    <w:rsid w:val="00C56378"/>
    <w:rsid w:val="00C61A4F"/>
    <w:rsid w:val="00C63600"/>
    <w:rsid w:val="00C640C9"/>
    <w:rsid w:val="00C6449D"/>
    <w:rsid w:val="00C701DB"/>
    <w:rsid w:val="00C7038E"/>
    <w:rsid w:val="00C73B11"/>
    <w:rsid w:val="00C76BF7"/>
    <w:rsid w:val="00C76E0D"/>
    <w:rsid w:val="00C77A86"/>
    <w:rsid w:val="00C801E5"/>
    <w:rsid w:val="00C80AFD"/>
    <w:rsid w:val="00C819C9"/>
    <w:rsid w:val="00C828A1"/>
    <w:rsid w:val="00C85688"/>
    <w:rsid w:val="00C85B3B"/>
    <w:rsid w:val="00C86627"/>
    <w:rsid w:val="00C86BEA"/>
    <w:rsid w:val="00C87364"/>
    <w:rsid w:val="00C8738A"/>
    <w:rsid w:val="00C95324"/>
    <w:rsid w:val="00C97F70"/>
    <w:rsid w:val="00CA42C8"/>
    <w:rsid w:val="00CA47F4"/>
    <w:rsid w:val="00CB0F75"/>
    <w:rsid w:val="00CB3BD0"/>
    <w:rsid w:val="00CB3C2C"/>
    <w:rsid w:val="00CB6586"/>
    <w:rsid w:val="00CB767E"/>
    <w:rsid w:val="00CC6832"/>
    <w:rsid w:val="00CC7934"/>
    <w:rsid w:val="00CD4E43"/>
    <w:rsid w:val="00CD5C43"/>
    <w:rsid w:val="00CD62DB"/>
    <w:rsid w:val="00CE0C48"/>
    <w:rsid w:val="00CE0FD5"/>
    <w:rsid w:val="00CE2C8D"/>
    <w:rsid w:val="00CE6365"/>
    <w:rsid w:val="00CE64DF"/>
    <w:rsid w:val="00CE7952"/>
    <w:rsid w:val="00CF2275"/>
    <w:rsid w:val="00CF249B"/>
    <w:rsid w:val="00CF5391"/>
    <w:rsid w:val="00CF76F1"/>
    <w:rsid w:val="00D04565"/>
    <w:rsid w:val="00D046E3"/>
    <w:rsid w:val="00D06468"/>
    <w:rsid w:val="00D07BED"/>
    <w:rsid w:val="00D07E00"/>
    <w:rsid w:val="00D10785"/>
    <w:rsid w:val="00D11A4B"/>
    <w:rsid w:val="00D133CD"/>
    <w:rsid w:val="00D15992"/>
    <w:rsid w:val="00D16112"/>
    <w:rsid w:val="00D16177"/>
    <w:rsid w:val="00D23078"/>
    <w:rsid w:val="00D23374"/>
    <w:rsid w:val="00D23BD4"/>
    <w:rsid w:val="00D24FBD"/>
    <w:rsid w:val="00D260F2"/>
    <w:rsid w:val="00D2625C"/>
    <w:rsid w:val="00D2656C"/>
    <w:rsid w:val="00D354D8"/>
    <w:rsid w:val="00D36211"/>
    <w:rsid w:val="00D429C1"/>
    <w:rsid w:val="00D45704"/>
    <w:rsid w:val="00D45880"/>
    <w:rsid w:val="00D5280F"/>
    <w:rsid w:val="00D53DA8"/>
    <w:rsid w:val="00D5591F"/>
    <w:rsid w:val="00D569E0"/>
    <w:rsid w:val="00D56A50"/>
    <w:rsid w:val="00D600B7"/>
    <w:rsid w:val="00D60459"/>
    <w:rsid w:val="00D604F2"/>
    <w:rsid w:val="00D622B3"/>
    <w:rsid w:val="00D630E8"/>
    <w:rsid w:val="00D637F0"/>
    <w:rsid w:val="00D641D7"/>
    <w:rsid w:val="00D6590D"/>
    <w:rsid w:val="00D70C07"/>
    <w:rsid w:val="00D71E88"/>
    <w:rsid w:val="00D7201B"/>
    <w:rsid w:val="00D72032"/>
    <w:rsid w:val="00D724B5"/>
    <w:rsid w:val="00D72D63"/>
    <w:rsid w:val="00D735C8"/>
    <w:rsid w:val="00D73610"/>
    <w:rsid w:val="00D73E66"/>
    <w:rsid w:val="00D74CEC"/>
    <w:rsid w:val="00D750D3"/>
    <w:rsid w:val="00D767F2"/>
    <w:rsid w:val="00D83924"/>
    <w:rsid w:val="00D90957"/>
    <w:rsid w:val="00D923DF"/>
    <w:rsid w:val="00D9277E"/>
    <w:rsid w:val="00D94461"/>
    <w:rsid w:val="00D949BB"/>
    <w:rsid w:val="00D94C5B"/>
    <w:rsid w:val="00D95B57"/>
    <w:rsid w:val="00D96B04"/>
    <w:rsid w:val="00D97260"/>
    <w:rsid w:val="00DA0364"/>
    <w:rsid w:val="00DA0C4A"/>
    <w:rsid w:val="00DA2300"/>
    <w:rsid w:val="00DA35D9"/>
    <w:rsid w:val="00DA366B"/>
    <w:rsid w:val="00DA3C79"/>
    <w:rsid w:val="00DA7060"/>
    <w:rsid w:val="00DA7FBA"/>
    <w:rsid w:val="00DB0631"/>
    <w:rsid w:val="00DB1AF7"/>
    <w:rsid w:val="00DB20F9"/>
    <w:rsid w:val="00DB445B"/>
    <w:rsid w:val="00DB61AA"/>
    <w:rsid w:val="00DB7C46"/>
    <w:rsid w:val="00DC1502"/>
    <w:rsid w:val="00DC2FDE"/>
    <w:rsid w:val="00DC780D"/>
    <w:rsid w:val="00DD1FD5"/>
    <w:rsid w:val="00DD2172"/>
    <w:rsid w:val="00DD2F29"/>
    <w:rsid w:val="00DD478F"/>
    <w:rsid w:val="00DD491A"/>
    <w:rsid w:val="00DD4A55"/>
    <w:rsid w:val="00DD59D9"/>
    <w:rsid w:val="00DE0075"/>
    <w:rsid w:val="00DE1167"/>
    <w:rsid w:val="00DE677D"/>
    <w:rsid w:val="00DF3FBA"/>
    <w:rsid w:val="00DF466F"/>
    <w:rsid w:val="00DF63AF"/>
    <w:rsid w:val="00DF7636"/>
    <w:rsid w:val="00E019E0"/>
    <w:rsid w:val="00E03699"/>
    <w:rsid w:val="00E03C5E"/>
    <w:rsid w:val="00E074C2"/>
    <w:rsid w:val="00E1157A"/>
    <w:rsid w:val="00E1372B"/>
    <w:rsid w:val="00E1442C"/>
    <w:rsid w:val="00E1726C"/>
    <w:rsid w:val="00E20F53"/>
    <w:rsid w:val="00E215DA"/>
    <w:rsid w:val="00E21EC4"/>
    <w:rsid w:val="00E2296A"/>
    <w:rsid w:val="00E23DA0"/>
    <w:rsid w:val="00E25B3D"/>
    <w:rsid w:val="00E3113D"/>
    <w:rsid w:val="00E31198"/>
    <w:rsid w:val="00E32D9E"/>
    <w:rsid w:val="00E3436C"/>
    <w:rsid w:val="00E34CE4"/>
    <w:rsid w:val="00E37A8C"/>
    <w:rsid w:val="00E40ACF"/>
    <w:rsid w:val="00E41486"/>
    <w:rsid w:val="00E41D17"/>
    <w:rsid w:val="00E42176"/>
    <w:rsid w:val="00E42710"/>
    <w:rsid w:val="00E42A44"/>
    <w:rsid w:val="00E43F5E"/>
    <w:rsid w:val="00E44503"/>
    <w:rsid w:val="00E44711"/>
    <w:rsid w:val="00E46158"/>
    <w:rsid w:val="00E5100E"/>
    <w:rsid w:val="00E5105B"/>
    <w:rsid w:val="00E5335F"/>
    <w:rsid w:val="00E53580"/>
    <w:rsid w:val="00E54258"/>
    <w:rsid w:val="00E54E4F"/>
    <w:rsid w:val="00E56784"/>
    <w:rsid w:val="00E700F0"/>
    <w:rsid w:val="00E70805"/>
    <w:rsid w:val="00E70BB1"/>
    <w:rsid w:val="00E715EA"/>
    <w:rsid w:val="00E730BA"/>
    <w:rsid w:val="00E73120"/>
    <w:rsid w:val="00E736A2"/>
    <w:rsid w:val="00E7380B"/>
    <w:rsid w:val="00E759C8"/>
    <w:rsid w:val="00E7665A"/>
    <w:rsid w:val="00E7690B"/>
    <w:rsid w:val="00E76C3C"/>
    <w:rsid w:val="00E76D2B"/>
    <w:rsid w:val="00E84176"/>
    <w:rsid w:val="00E8540C"/>
    <w:rsid w:val="00E87F77"/>
    <w:rsid w:val="00E942CD"/>
    <w:rsid w:val="00E94F47"/>
    <w:rsid w:val="00E95927"/>
    <w:rsid w:val="00EA0D22"/>
    <w:rsid w:val="00EA1A98"/>
    <w:rsid w:val="00EA5681"/>
    <w:rsid w:val="00EA7142"/>
    <w:rsid w:val="00EB0AFE"/>
    <w:rsid w:val="00EB448B"/>
    <w:rsid w:val="00EB7AF9"/>
    <w:rsid w:val="00EC24A3"/>
    <w:rsid w:val="00EC2C26"/>
    <w:rsid w:val="00EC2C46"/>
    <w:rsid w:val="00EC3126"/>
    <w:rsid w:val="00ED0069"/>
    <w:rsid w:val="00ED4AC3"/>
    <w:rsid w:val="00EE00FB"/>
    <w:rsid w:val="00EE02C4"/>
    <w:rsid w:val="00EE0E71"/>
    <w:rsid w:val="00EE3F3B"/>
    <w:rsid w:val="00EE470B"/>
    <w:rsid w:val="00EF3E64"/>
    <w:rsid w:val="00EF5B3A"/>
    <w:rsid w:val="00EF5EBF"/>
    <w:rsid w:val="00EF786A"/>
    <w:rsid w:val="00F073C4"/>
    <w:rsid w:val="00F07956"/>
    <w:rsid w:val="00F07B6E"/>
    <w:rsid w:val="00F117BD"/>
    <w:rsid w:val="00F13D56"/>
    <w:rsid w:val="00F147AD"/>
    <w:rsid w:val="00F1580E"/>
    <w:rsid w:val="00F16EBD"/>
    <w:rsid w:val="00F17B70"/>
    <w:rsid w:val="00F20426"/>
    <w:rsid w:val="00F26761"/>
    <w:rsid w:val="00F325CE"/>
    <w:rsid w:val="00F36842"/>
    <w:rsid w:val="00F40320"/>
    <w:rsid w:val="00F406DC"/>
    <w:rsid w:val="00F469FE"/>
    <w:rsid w:val="00F5029F"/>
    <w:rsid w:val="00F50DB3"/>
    <w:rsid w:val="00F52438"/>
    <w:rsid w:val="00F54102"/>
    <w:rsid w:val="00F60A81"/>
    <w:rsid w:val="00F63A35"/>
    <w:rsid w:val="00F63D66"/>
    <w:rsid w:val="00F641DA"/>
    <w:rsid w:val="00F67846"/>
    <w:rsid w:val="00F80E41"/>
    <w:rsid w:val="00F8298E"/>
    <w:rsid w:val="00F90ECD"/>
    <w:rsid w:val="00F92380"/>
    <w:rsid w:val="00F9240C"/>
    <w:rsid w:val="00F92CFC"/>
    <w:rsid w:val="00F965CA"/>
    <w:rsid w:val="00F96EE5"/>
    <w:rsid w:val="00FA0A4E"/>
    <w:rsid w:val="00FA1656"/>
    <w:rsid w:val="00FA3381"/>
    <w:rsid w:val="00FA51D8"/>
    <w:rsid w:val="00FA7976"/>
    <w:rsid w:val="00FA7B06"/>
    <w:rsid w:val="00FB1B8E"/>
    <w:rsid w:val="00FB1CBA"/>
    <w:rsid w:val="00FB26B8"/>
    <w:rsid w:val="00FB2E14"/>
    <w:rsid w:val="00FB30EB"/>
    <w:rsid w:val="00FB4727"/>
    <w:rsid w:val="00FB5202"/>
    <w:rsid w:val="00FB79C9"/>
    <w:rsid w:val="00FC6765"/>
    <w:rsid w:val="00FD2332"/>
    <w:rsid w:val="00FD41B7"/>
    <w:rsid w:val="00FD5512"/>
    <w:rsid w:val="00FD620E"/>
    <w:rsid w:val="00FD6BE8"/>
    <w:rsid w:val="00FD6C94"/>
    <w:rsid w:val="00FE03AC"/>
    <w:rsid w:val="00FE159C"/>
    <w:rsid w:val="00FE15E7"/>
    <w:rsid w:val="00FE1927"/>
    <w:rsid w:val="00FE211E"/>
    <w:rsid w:val="00FE2389"/>
    <w:rsid w:val="00FE3ECD"/>
    <w:rsid w:val="00FE6B65"/>
    <w:rsid w:val="00FF0CD2"/>
    <w:rsid w:val="00FF3A2E"/>
    <w:rsid w:val="00FF40F2"/>
    <w:rsid w:val="00FF5AAC"/>
    <w:rsid w:val="00FF63C7"/>
    <w:rsid w:val="00FF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891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D0891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Heading2">
    <w:name w:val="heading 2"/>
    <w:basedOn w:val="Normal"/>
    <w:link w:val="Heading2Char"/>
    <w:uiPriority w:val="99"/>
    <w:qFormat/>
    <w:rsid w:val="001D0891"/>
    <w:pPr>
      <w:widowControl/>
      <w:spacing w:before="100" w:beforeAutospacing="1" w:after="100" w:afterAutospacing="1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D0891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D0891"/>
    <w:pPr>
      <w:keepNext/>
      <w:spacing w:line="720" w:lineRule="auto"/>
      <w:outlineLvl w:val="3"/>
    </w:pPr>
    <w:rPr>
      <w:rFonts w:ascii="Cambria" w:hAnsi="Cambria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0891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D0891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D0891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D0891"/>
    <w:rPr>
      <w:rFonts w:ascii="Cambria" w:eastAsia="新細明體" w:hAnsi="Cambria" w:cs="Times New Roman"/>
      <w:sz w:val="36"/>
      <w:szCs w:val="36"/>
    </w:rPr>
  </w:style>
  <w:style w:type="character" w:styleId="Strong">
    <w:name w:val="Strong"/>
    <w:basedOn w:val="DefaultParagraphFont"/>
    <w:uiPriority w:val="99"/>
    <w:qFormat/>
    <w:rsid w:val="001D0891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1D0891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1D0891"/>
    <w:pPr>
      <w:ind w:leftChars="200" w:left="480"/>
    </w:pPr>
  </w:style>
  <w:style w:type="character" w:customStyle="1" w:styleId="06-">
    <w:name w:val="06-翻譯線"/>
    <w:basedOn w:val="DefaultParagraphFont"/>
    <w:uiPriority w:val="99"/>
    <w:rsid w:val="00726789"/>
    <w:rPr>
      <w:rFonts w:cs="Times New Roman"/>
      <w:color w:val="FF0000"/>
      <w:u w:val="single" w:color="000000"/>
    </w:rPr>
  </w:style>
  <w:style w:type="paragraph" w:customStyle="1" w:styleId="03-">
    <w:name w:val="03-字彙"/>
    <w:basedOn w:val="Normal"/>
    <w:uiPriority w:val="99"/>
    <w:rsid w:val="00726789"/>
    <w:pPr>
      <w:tabs>
        <w:tab w:val="center" w:pos="1276"/>
        <w:tab w:val="left" w:pos="2325"/>
        <w:tab w:val="left" w:pos="2520"/>
      </w:tabs>
      <w:snapToGrid w:val="0"/>
      <w:spacing w:line="390" w:lineRule="exact"/>
      <w:ind w:left="2835" w:hanging="2580"/>
    </w:pPr>
    <w:rPr>
      <w:rFonts w:ascii="Arial" w:hAnsi="Arial" w:cs="Arial"/>
      <w:szCs w:val="24"/>
    </w:rPr>
  </w:style>
  <w:style w:type="character" w:customStyle="1" w:styleId="watch-title">
    <w:name w:val="watch-title"/>
    <w:basedOn w:val="DefaultParagraphFont"/>
    <w:uiPriority w:val="99"/>
    <w:rsid w:val="00312353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6800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008F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6800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008F"/>
    <w:rPr>
      <w:rFonts w:cs="Times New Roman"/>
      <w:sz w:val="20"/>
      <w:szCs w:val="20"/>
    </w:rPr>
  </w:style>
  <w:style w:type="character" w:customStyle="1" w:styleId="st">
    <w:name w:val="st"/>
    <w:basedOn w:val="DefaultParagraphFont"/>
    <w:uiPriority w:val="99"/>
    <w:rsid w:val="00E94F47"/>
    <w:rPr>
      <w:rFonts w:cs="Times New Roman"/>
    </w:rPr>
  </w:style>
  <w:style w:type="paragraph" w:customStyle="1" w:styleId="04-">
    <w:name w:val="04-選擇"/>
    <w:basedOn w:val="Normal"/>
    <w:uiPriority w:val="99"/>
    <w:rsid w:val="00B774F6"/>
    <w:pPr>
      <w:tabs>
        <w:tab w:val="left" w:pos="454"/>
        <w:tab w:val="left" w:pos="737"/>
        <w:tab w:val="left" w:pos="964"/>
        <w:tab w:val="left" w:pos="4678"/>
        <w:tab w:val="left" w:pos="8364"/>
        <w:tab w:val="left" w:pos="11766"/>
      </w:tabs>
      <w:snapToGrid w:val="0"/>
      <w:spacing w:line="390" w:lineRule="exact"/>
      <w:ind w:left="1276" w:hanging="1021"/>
    </w:pPr>
    <w:rPr>
      <w:rFonts w:ascii="Arial" w:hAnsi="Arial" w:cs="Arial"/>
      <w:szCs w:val="24"/>
    </w:rPr>
  </w:style>
  <w:style w:type="paragraph" w:customStyle="1" w:styleId="08-">
    <w:name w:val="08-空開"/>
    <w:uiPriority w:val="99"/>
    <w:rsid w:val="006D327F"/>
    <w:pPr>
      <w:snapToGrid w:val="0"/>
      <w:spacing w:line="120" w:lineRule="exact"/>
    </w:pPr>
    <w:rPr>
      <w:rFonts w:ascii="Times New Roman" w:hAnsi="Times New Roman"/>
      <w:kern w:val="0"/>
      <w:sz w:val="20"/>
      <w:szCs w:val="20"/>
    </w:rPr>
  </w:style>
  <w:style w:type="character" w:customStyle="1" w:styleId="00-">
    <w:name w:val="00-粉紅+黑線"/>
    <w:basedOn w:val="DefaultParagraphFont"/>
    <w:uiPriority w:val="99"/>
    <w:rsid w:val="0094013E"/>
    <w:rPr>
      <w:rFonts w:cs="Times New Roman"/>
      <w:color w:val="FF0000"/>
      <w:u w:val="single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95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2251</Words>
  <Characters>12832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臺北市立萬華國民中學一0二學年度七年級英語科暑假作業</dc:title>
  <dc:subject/>
  <dc:creator>user</dc:creator>
  <cp:keywords/>
  <dc:description/>
  <cp:lastModifiedBy>萬華國中</cp:lastModifiedBy>
  <cp:revision>3</cp:revision>
  <cp:lastPrinted>2014-06-03T05:56:00Z</cp:lastPrinted>
  <dcterms:created xsi:type="dcterms:W3CDTF">2014-06-05T07:13:00Z</dcterms:created>
  <dcterms:modified xsi:type="dcterms:W3CDTF">2014-06-05T08:02:00Z</dcterms:modified>
</cp:coreProperties>
</file>